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C0E" w:rsidRDefault="007D1C0E" w:rsidP="008F61D8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</w:t>
      </w:r>
      <w:r w:rsidRPr="00E20BAE">
        <w:rPr>
          <w:b/>
          <w:sz w:val="28"/>
          <w:szCs w:val="28"/>
        </w:rPr>
        <w:t xml:space="preserve"> </w:t>
      </w:r>
    </w:p>
    <w:p w:rsidR="007D1C0E" w:rsidRDefault="007D1C0E" w:rsidP="008F61D8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 w:rsidRPr="00E20BAE">
        <w:rPr>
          <w:b/>
          <w:sz w:val="28"/>
          <w:szCs w:val="28"/>
        </w:rPr>
        <w:t>о доходах</w:t>
      </w:r>
      <w:r>
        <w:rPr>
          <w:b/>
          <w:sz w:val="28"/>
          <w:szCs w:val="28"/>
        </w:rPr>
        <w:t>, расходах</w:t>
      </w:r>
      <w:r w:rsidRPr="00E20BAE">
        <w:rPr>
          <w:b/>
          <w:sz w:val="28"/>
          <w:szCs w:val="28"/>
        </w:rPr>
        <w:t>, об имуществе и обязательствах</w:t>
      </w:r>
      <w:r w:rsidRPr="00411EA4">
        <w:rPr>
          <w:b/>
          <w:sz w:val="28"/>
          <w:szCs w:val="28"/>
        </w:rPr>
        <w:t xml:space="preserve"> имущественного характера муниципальных служащих администрации </w:t>
      </w:r>
      <w:r>
        <w:rPr>
          <w:b/>
          <w:sz w:val="28"/>
          <w:szCs w:val="28"/>
        </w:rPr>
        <w:t xml:space="preserve">МО «Аргуновское» </w:t>
      </w:r>
      <w:r w:rsidRPr="00411EA4">
        <w:rPr>
          <w:b/>
          <w:sz w:val="28"/>
          <w:szCs w:val="28"/>
        </w:rPr>
        <w:t xml:space="preserve"> и членов их семей</w:t>
      </w:r>
      <w:r>
        <w:rPr>
          <w:b/>
          <w:sz w:val="28"/>
          <w:szCs w:val="28"/>
        </w:rPr>
        <w:t xml:space="preserve"> (супруга/супруги и несовершеннолетних детей)</w:t>
      </w:r>
      <w:r w:rsidRPr="00411EA4">
        <w:rPr>
          <w:b/>
          <w:sz w:val="28"/>
          <w:szCs w:val="28"/>
        </w:rPr>
        <w:t xml:space="preserve"> на официальном сайте </w:t>
      </w:r>
      <w:r>
        <w:rPr>
          <w:b/>
          <w:sz w:val="28"/>
          <w:szCs w:val="28"/>
        </w:rPr>
        <w:t xml:space="preserve">администрации МО «Вельский муниципальный район» </w:t>
      </w:r>
      <w:r w:rsidRPr="00411EA4">
        <w:rPr>
          <w:b/>
          <w:sz w:val="28"/>
          <w:szCs w:val="28"/>
        </w:rPr>
        <w:t>за отчетный год</w:t>
      </w:r>
      <w:r>
        <w:rPr>
          <w:b/>
          <w:sz w:val="28"/>
          <w:szCs w:val="28"/>
        </w:rPr>
        <w:t xml:space="preserve"> </w:t>
      </w:r>
    </w:p>
    <w:p w:rsidR="007D1C0E" w:rsidRPr="00F32199" w:rsidRDefault="007D1C0E" w:rsidP="00F32199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01 января 2014</w:t>
      </w:r>
      <w:r w:rsidRPr="00411EA4">
        <w:rPr>
          <w:b/>
          <w:sz w:val="28"/>
          <w:szCs w:val="28"/>
        </w:rPr>
        <w:t xml:space="preserve"> года  по 31 декабря 20</w:t>
      </w:r>
      <w:r>
        <w:rPr>
          <w:b/>
          <w:sz w:val="28"/>
          <w:szCs w:val="28"/>
        </w:rPr>
        <w:t>14</w:t>
      </w:r>
      <w:r w:rsidRPr="00411EA4">
        <w:rPr>
          <w:b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379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9"/>
        <w:gridCol w:w="3461"/>
        <w:gridCol w:w="3543"/>
        <w:gridCol w:w="2125"/>
        <w:gridCol w:w="2837"/>
        <w:gridCol w:w="2628"/>
      </w:tblGrid>
      <w:tr w:rsidR="007D1C0E" w:rsidTr="00EB6EF0">
        <w:tc>
          <w:tcPr>
            <w:tcW w:w="247" w:type="pct"/>
            <w:vAlign w:val="center"/>
          </w:tcPr>
          <w:p w:rsidR="007D1C0E" w:rsidRPr="00A1503C" w:rsidRDefault="007D1C0E" w:rsidP="00A1503C">
            <w:pPr>
              <w:jc w:val="center"/>
              <w:rPr>
                <w:b/>
              </w:rPr>
            </w:pPr>
            <w:r w:rsidRPr="00A1503C">
              <w:rPr>
                <w:b/>
              </w:rPr>
              <w:t>№ п/п</w:t>
            </w:r>
          </w:p>
        </w:tc>
        <w:tc>
          <w:tcPr>
            <w:tcW w:w="1127" w:type="pct"/>
            <w:vAlign w:val="center"/>
          </w:tcPr>
          <w:p w:rsidR="007D1C0E" w:rsidRPr="00A1503C" w:rsidRDefault="007D1C0E" w:rsidP="00A1503C">
            <w:pPr>
              <w:jc w:val="center"/>
              <w:rPr>
                <w:b/>
              </w:rPr>
            </w:pPr>
            <w:r w:rsidRPr="00A1503C">
              <w:rPr>
                <w:b/>
              </w:rPr>
              <w:t>Должность, ФИО муниципального служащего,</w:t>
            </w:r>
          </w:p>
          <w:p w:rsidR="007D1C0E" w:rsidRPr="00A1503C" w:rsidRDefault="007D1C0E" w:rsidP="00A1503C">
            <w:pPr>
              <w:jc w:val="center"/>
              <w:rPr>
                <w:b/>
              </w:rPr>
            </w:pPr>
            <w:r w:rsidRPr="00A1503C">
              <w:rPr>
                <w:b/>
              </w:rPr>
              <w:t>супруг (супруга),</w:t>
            </w:r>
          </w:p>
          <w:p w:rsidR="007D1C0E" w:rsidRPr="00A1503C" w:rsidRDefault="007D1C0E" w:rsidP="00A1503C">
            <w:pPr>
              <w:jc w:val="center"/>
              <w:rPr>
                <w:b/>
              </w:rPr>
            </w:pPr>
            <w:r w:rsidRPr="00A1503C">
              <w:rPr>
                <w:b/>
              </w:rPr>
              <w:t>несовершеннолетние дети</w:t>
            </w:r>
          </w:p>
        </w:tc>
        <w:tc>
          <w:tcPr>
            <w:tcW w:w="1154" w:type="pct"/>
            <w:vAlign w:val="center"/>
          </w:tcPr>
          <w:p w:rsidR="007D1C0E" w:rsidRPr="00A1503C" w:rsidRDefault="007D1C0E" w:rsidP="00A1503C">
            <w:pPr>
              <w:jc w:val="center"/>
              <w:rPr>
                <w:b/>
              </w:rPr>
            </w:pPr>
            <w:r w:rsidRPr="00A1503C">
              <w:rPr>
                <w:b/>
              </w:rPr>
              <w:t>Объекты недвижимого имущества, принадлежащие на праве собственности или находящиеся в пользовании (вид, площадь)</w:t>
            </w:r>
          </w:p>
        </w:tc>
        <w:tc>
          <w:tcPr>
            <w:tcW w:w="692" w:type="pct"/>
          </w:tcPr>
          <w:p w:rsidR="007D1C0E" w:rsidRPr="00A1503C" w:rsidRDefault="007D1C0E" w:rsidP="00A1503C">
            <w:pPr>
              <w:jc w:val="center"/>
              <w:rPr>
                <w:b/>
              </w:rPr>
            </w:pPr>
            <w:r w:rsidRPr="00A1503C">
              <w:rPr>
                <w:b/>
              </w:rPr>
              <w:t>Страна расположения</w:t>
            </w:r>
          </w:p>
          <w:p w:rsidR="007D1C0E" w:rsidRPr="00A1503C" w:rsidRDefault="007D1C0E" w:rsidP="00A1503C">
            <w:pPr>
              <w:jc w:val="center"/>
              <w:rPr>
                <w:b/>
              </w:rPr>
            </w:pPr>
            <w:r w:rsidRPr="00A1503C">
              <w:rPr>
                <w:b/>
              </w:rPr>
              <w:t>объекта недвижимого имущества</w:t>
            </w:r>
          </w:p>
        </w:tc>
        <w:tc>
          <w:tcPr>
            <w:tcW w:w="924" w:type="pct"/>
            <w:vAlign w:val="center"/>
          </w:tcPr>
          <w:p w:rsidR="007D1C0E" w:rsidRPr="00A1503C" w:rsidRDefault="007D1C0E" w:rsidP="00A1503C">
            <w:pPr>
              <w:jc w:val="center"/>
              <w:rPr>
                <w:b/>
              </w:rPr>
            </w:pPr>
            <w:r w:rsidRPr="00A1503C">
              <w:rPr>
                <w:b/>
              </w:rPr>
              <w:t>Транспортные средства, принадлежащие на праве собственности (вид, марка)</w:t>
            </w:r>
          </w:p>
        </w:tc>
        <w:tc>
          <w:tcPr>
            <w:tcW w:w="856" w:type="pct"/>
            <w:vAlign w:val="center"/>
          </w:tcPr>
          <w:p w:rsidR="007D1C0E" w:rsidRPr="00A1503C" w:rsidRDefault="007D1C0E" w:rsidP="00A1503C">
            <w:pPr>
              <w:jc w:val="center"/>
              <w:rPr>
                <w:b/>
              </w:rPr>
            </w:pPr>
            <w:r w:rsidRPr="00A1503C">
              <w:rPr>
                <w:b/>
              </w:rPr>
              <w:t>Декларированный годовой доход в рублях</w:t>
            </w:r>
          </w:p>
        </w:tc>
      </w:tr>
      <w:tr w:rsidR="007D1C0E" w:rsidTr="00EB6EF0">
        <w:tc>
          <w:tcPr>
            <w:tcW w:w="247" w:type="pct"/>
            <w:vAlign w:val="center"/>
          </w:tcPr>
          <w:p w:rsidR="007D1C0E" w:rsidRPr="00A1503C" w:rsidRDefault="007D1C0E" w:rsidP="00A1503C">
            <w:pPr>
              <w:jc w:val="center"/>
              <w:rPr>
                <w:b/>
              </w:rPr>
            </w:pPr>
            <w:r w:rsidRPr="00A1503C">
              <w:rPr>
                <w:b/>
              </w:rPr>
              <w:t>1</w:t>
            </w:r>
          </w:p>
        </w:tc>
        <w:tc>
          <w:tcPr>
            <w:tcW w:w="1127" w:type="pct"/>
            <w:vAlign w:val="center"/>
          </w:tcPr>
          <w:p w:rsidR="007D1C0E" w:rsidRPr="00A1503C" w:rsidRDefault="007D1C0E" w:rsidP="00A1503C">
            <w:pPr>
              <w:jc w:val="center"/>
              <w:rPr>
                <w:b/>
              </w:rPr>
            </w:pPr>
            <w:r w:rsidRPr="00A1503C">
              <w:rPr>
                <w:b/>
              </w:rPr>
              <w:t>2</w:t>
            </w:r>
          </w:p>
        </w:tc>
        <w:tc>
          <w:tcPr>
            <w:tcW w:w="1154" w:type="pct"/>
            <w:vAlign w:val="center"/>
          </w:tcPr>
          <w:p w:rsidR="007D1C0E" w:rsidRPr="00A1503C" w:rsidRDefault="007D1C0E" w:rsidP="00A1503C">
            <w:pPr>
              <w:jc w:val="center"/>
              <w:rPr>
                <w:b/>
              </w:rPr>
            </w:pPr>
            <w:r w:rsidRPr="00A1503C">
              <w:rPr>
                <w:b/>
              </w:rPr>
              <w:t>3</w:t>
            </w:r>
          </w:p>
        </w:tc>
        <w:tc>
          <w:tcPr>
            <w:tcW w:w="692" w:type="pct"/>
          </w:tcPr>
          <w:p w:rsidR="007D1C0E" w:rsidRPr="00A1503C" w:rsidRDefault="007D1C0E" w:rsidP="00A1503C">
            <w:pPr>
              <w:jc w:val="center"/>
              <w:rPr>
                <w:b/>
              </w:rPr>
            </w:pPr>
            <w:r w:rsidRPr="00A1503C">
              <w:rPr>
                <w:b/>
              </w:rPr>
              <w:t>4</w:t>
            </w:r>
          </w:p>
        </w:tc>
        <w:tc>
          <w:tcPr>
            <w:tcW w:w="924" w:type="pct"/>
            <w:vAlign w:val="center"/>
          </w:tcPr>
          <w:p w:rsidR="007D1C0E" w:rsidRPr="00A1503C" w:rsidRDefault="007D1C0E" w:rsidP="00A1503C">
            <w:pPr>
              <w:jc w:val="center"/>
              <w:rPr>
                <w:b/>
              </w:rPr>
            </w:pPr>
            <w:r w:rsidRPr="00A1503C">
              <w:rPr>
                <w:b/>
              </w:rPr>
              <w:t>5</w:t>
            </w:r>
          </w:p>
        </w:tc>
        <w:tc>
          <w:tcPr>
            <w:tcW w:w="856" w:type="pct"/>
            <w:vAlign w:val="center"/>
          </w:tcPr>
          <w:p w:rsidR="007D1C0E" w:rsidRPr="00A1503C" w:rsidRDefault="007D1C0E" w:rsidP="00A1503C">
            <w:pPr>
              <w:jc w:val="center"/>
              <w:rPr>
                <w:b/>
              </w:rPr>
            </w:pPr>
            <w:r w:rsidRPr="00A1503C">
              <w:rPr>
                <w:b/>
              </w:rPr>
              <w:t>6</w:t>
            </w:r>
          </w:p>
        </w:tc>
      </w:tr>
      <w:tr w:rsidR="007D1C0E" w:rsidTr="00F32199">
        <w:tc>
          <w:tcPr>
            <w:tcW w:w="247" w:type="pct"/>
            <w:vMerge w:val="restart"/>
            <w:vAlign w:val="center"/>
          </w:tcPr>
          <w:p w:rsidR="007D1C0E" w:rsidRPr="00260BD7" w:rsidRDefault="007D1C0E" w:rsidP="00A1503C">
            <w:pPr>
              <w:jc w:val="center"/>
            </w:pPr>
            <w:r w:rsidRPr="00260BD7">
              <w:t>1.</w:t>
            </w:r>
          </w:p>
        </w:tc>
        <w:tc>
          <w:tcPr>
            <w:tcW w:w="1127" w:type="pct"/>
            <w:vAlign w:val="center"/>
          </w:tcPr>
          <w:p w:rsidR="007D1C0E" w:rsidRPr="00260BD7" w:rsidRDefault="007D1C0E" w:rsidP="00A1503C">
            <w:pPr>
              <w:jc w:val="center"/>
            </w:pPr>
            <w:r>
              <w:rPr>
                <w:b/>
              </w:rPr>
              <w:t>Бегунов Игорь Валентинович</w:t>
            </w:r>
            <w:r>
              <w:t xml:space="preserve"> – глава МО «Аргуновское»</w:t>
            </w:r>
          </w:p>
        </w:tc>
        <w:tc>
          <w:tcPr>
            <w:tcW w:w="1154" w:type="pct"/>
            <w:vAlign w:val="center"/>
          </w:tcPr>
          <w:p w:rsidR="007D1C0E" w:rsidRPr="005C65C8" w:rsidRDefault="007D1C0E" w:rsidP="005C65C8">
            <w:r>
              <w:t xml:space="preserve">Квартира  </w:t>
            </w:r>
            <w:r w:rsidRPr="00376313">
              <w:t xml:space="preserve"> </w:t>
            </w:r>
            <w:r w:rsidRPr="00A1503C">
              <w:rPr>
                <w:lang w:val="en-US"/>
              </w:rPr>
              <w:t>S</w:t>
            </w:r>
            <w:r>
              <w:t xml:space="preserve">- </w:t>
            </w:r>
            <w:smartTag w:uri="urn:schemas-microsoft-com:office:smarttags" w:element="metricconverter">
              <w:smartTagPr>
                <w:attr w:name="ProductID" w:val="42,2 м²"/>
              </w:smartTagPr>
              <w:r>
                <w:t>42,2</w:t>
              </w:r>
              <w:r w:rsidRPr="00260BD7">
                <w:t xml:space="preserve"> м²</w:t>
              </w:r>
            </w:smartTag>
            <w:r>
              <w:t xml:space="preserve">  индивидуальная собственность</w:t>
            </w:r>
            <w:r w:rsidRPr="00260BD7">
              <w:t>;</w:t>
            </w:r>
          </w:p>
          <w:p w:rsidR="007D1C0E" w:rsidRPr="00260BD7" w:rsidRDefault="007D1C0E" w:rsidP="00A1503C"/>
        </w:tc>
        <w:tc>
          <w:tcPr>
            <w:tcW w:w="692" w:type="pct"/>
            <w:vAlign w:val="center"/>
          </w:tcPr>
          <w:p w:rsidR="007D1C0E" w:rsidRPr="00260BD7" w:rsidRDefault="007D1C0E" w:rsidP="00F32199">
            <w:pPr>
              <w:jc w:val="center"/>
            </w:pPr>
            <w:r>
              <w:t>Российская Федерация</w:t>
            </w:r>
          </w:p>
        </w:tc>
        <w:tc>
          <w:tcPr>
            <w:tcW w:w="924" w:type="pct"/>
            <w:vAlign w:val="center"/>
          </w:tcPr>
          <w:p w:rsidR="007D1C0E" w:rsidRDefault="007D1C0E" w:rsidP="005C65C8">
            <w:r>
              <w:rPr>
                <w:sz w:val="22"/>
                <w:szCs w:val="22"/>
                <w:lang w:val="en-US"/>
              </w:rPr>
              <w:t>SsangYong</w:t>
            </w:r>
            <w:r w:rsidRPr="005C65C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Actyon</w:t>
            </w:r>
            <w:r>
              <w:rPr>
                <w:sz w:val="22"/>
                <w:szCs w:val="22"/>
              </w:rPr>
              <w:t>, 2013г.в.</w:t>
            </w:r>
          </w:p>
          <w:p w:rsidR="007D1C0E" w:rsidRPr="00260BD7" w:rsidRDefault="007D1C0E" w:rsidP="005C65C8">
            <w:r>
              <w:t xml:space="preserve">ВАЗ-21010, </w:t>
            </w:r>
            <w:smartTag w:uri="urn:schemas-microsoft-com:office:smarttags" w:element="metricconverter">
              <w:smartTagPr>
                <w:attr w:name="ProductID" w:val="2001 г"/>
              </w:smartTagPr>
              <w:r>
                <w:t>2001 г</w:t>
              </w:r>
            </w:smartTag>
            <w:r>
              <w:t>.в.</w:t>
            </w:r>
          </w:p>
        </w:tc>
        <w:tc>
          <w:tcPr>
            <w:tcW w:w="856" w:type="pct"/>
            <w:vAlign w:val="center"/>
          </w:tcPr>
          <w:p w:rsidR="007D1C0E" w:rsidRPr="00260BD7" w:rsidRDefault="007D1C0E" w:rsidP="005C65C8">
            <w:pPr>
              <w:jc w:val="center"/>
            </w:pPr>
            <w:r>
              <w:t>483 711,54</w:t>
            </w:r>
          </w:p>
        </w:tc>
      </w:tr>
      <w:tr w:rsidR="007D1C0E" w:rsidTr="00F32199">
        <w:trPr>
          <w:trHeight w:val="1955"/>
        </w:trPr>
        <w:tc>
          <w:tcPr>
            <w:tcW w:w="247" w:type="pct"/>
            <w:vMerge/>
            <w:vAlign w:val="center"/>
          </w:tcPr>
          <w:p w:rsidR="007D1C0E" w:rsidRPr="00260BD7" w:rsidRDefault="007D1C0E" w:rsidP="00A1503C">
            <w:pPr>
              <w:jc w:val="center"/>
            </w:pPr>
          </w:p>
        </w:tc>
        <w:tc>
          <w:tcPr>
            <w:tcW w:w="1127" w:type="pct"/>
            <w:vAlign w:val="center"/>
          </w:tcPr>
          <w:p w:rsidR="007D1C0E" w:rsidRPr="00260BD7" w:rsidRDefault="007D1C0E" w:rsidP="005C65C8">
            <w:pPr>
              <w:jc w:val="center"/>
            </w:pPr>
            <w:r>
              <w:t xml:space="preserve">Супруга – </w:t>
            </w:r>
            <w:r w:rsidRPr="005C65C8">
              <w:rPr>
                <w:b/>
              </w:rPr>
              <w:t>Бегунова Вера Николаевна</w:t>
            </w:r>
          </w:p>
        </w:tc>
        <w:tc>
          <w:tcPr>
            <w:tcW w:w="1154" w:type="pct"/>
            <w:vAlign w:val="center"/>
          </w:tcPr>
          <w:p w:rsidR="007D1C0E" w:rsidRDefault="007D1C0E" w:rsidP="005C65C8">
            <w:r>
              <w:t xml:space="preserve">Квартира  </w:t>
            </w:r>
            <w:r w:rsidRPr="00376313">
              <w:t xml:space="preserve"> </w:t>
            </w:r>
            <w:r w:rsidRPr="00A1503C">
              <w:rPr>
                <w:lang w:val="en-US"/>
              </w:rPr>
              <w:t>S</w:t>
            </w:r>
            <w:r>
              <w:t xml:space="preserve">- </w:t>
            </w:r>
            <w:smartTag w:uri="urn:schemas-microsoft-com:office:smarttags" w:element="metricconverter">
              <w:smartTagPr>
                <w:attr w:name="ProductID" w:val="34,4 м²"/>
              </w:smartTagPr>
              <w:r>
                <w:t>34,4</w:t>
              </w:r>
              <w:r w:rsidRPr="00260BD7">
                <w:t xml:space="preserve"> м²</w:t>
              </w:r>
            </w:smartTag>
            <w:r>
              <w:t xml:space="preserve"> индивидуальная собственность</w:t>
            </w:r>
            <w:r w:rsidRPr="00260BD7">
              <w:t>;</w:t>
            </w:r>
          </w:p>
          <w:p w:rsidR="007D1C0E" w:rsidRDefault="007D1C0E" w:rsidP="005C65C8">
            <w:r>
              <w:t xml:space="preserve">Жилой дом  </w:t>
            </w:r>
            <w:r w:rsidRPr="00376313">
              <w:t xml:space="preserve"> </w:t>
            </w:r>
            <w:r w:rsidRPr="00A1503C">
              <w:rPr>
                <w:lang w:val="en-US"/>
              </w:rPr>
              <w:t>S</w:t>
            </w:r>
            <w:r>
              <w:t xml:space="preserve">- </w:t>
            </w:r>
            <w:smartTag w:uri="urn:schemas-microsoft-com:office:smarttags" w:element="metricconverter">
              <w:smartTagPr>
                <w:attr w:name="ProductID" w:val="88,8 м²"/>
              </w:smartTagPr>
              <w:r>
                <w:t>88,8</w:t>
              </w:r>
              <w:r w:rsidRPr="00260BD7">
                <w:t xml:space="preserve"> м²</w:t>
              </w:r>
            </w:smartTag>
            <w:r>
              <w:t xml:space="preserve"> индивидуальная собственность</w:t>
            </w:r>
            <w:r w:rsidRPr="00260BD7">
              <w:t>;</w:t>
            </w:r>
          </w:p>
          <w:p w:rsidR="007D1C0E" w:rsidRDefault="007D1C0E" w:rsidP="005C65C8">
            <w:r>
              <w:t xml:space="preserve">Земельный участок для ЛПХ - </w:t>
            </w:r>
            <w:r w:rsidRPr="00181139">
              <w:t xml:space="preserve"> </w:t>
            </w:r>
            <w:r w:rsidRPr="00A1503C">
              <w:rPr>
                <w:lang w:val="en-US"/>
              </w:rPr>
              <w:t>S</w:t>
            </w:r>
            <w:r>
              <w:t xml:space="preserve">- </w:t>
            </w:r>
            <w:smartTag w:uri="urn:schemas-microsoft-com:office:smarttags" w:element="metricconverter">
              <w:smartTagPr>
                <w:attr w:name="ProductID" w:val="1500 м²"/>
              </w:smartTagPr>
              <w:r>
                <w:t>1500</w:t>
              </w:r>
              <w:r w:rsidRPr="00701044">
                <w:t xml:space="preserve"> м²</w:t>
              </w:r>
            </w:smartTag>
            <w:r>
              <w:t xml:space="preserve"> индивидуальная собственность</w:t>
            </w:r>
          </w:p>
          <w:p w:rsidR="007D1C0E" w:rsidRPr="00260BD7" w:rsidRDefault="007D1C0E" w:rsidP="005C65C8">
            <w:pPr>
              <w:jc w:val="center"/>
            </w:pPr>
          </w:p>
        </w:tc>
        <w:tc>
          <w:tcPr>
            <w:tcW w:w="692" w:type="pct"/>
            <w:vAlign w:val="center"/>
          </w:tcPr>
          <w:p w:rsidR="007D1C0E" w:rsidRDefault="007D1C0E" w:rsidP="005C65C8">
            <w:pPr>
              <w:jc w:val="center"/>
            </w:pPr>
            <w:r>
              <w:t>Российская</w:t>
            </w:r>
          </w:p>
          <w:p w:rsidR="007D1C0E" w:rsidRPr="00260BD7" w:rsidRDefault="007D1C0E" w:rsidP="005C65C8">
            <w:pPr>
              <w:jc w:val="center"/>
            </w:pPr>
            <w:r>
              <w:t>Федерация</w:t>
            </w:r>
          </w:p>
        </w:tc>
        <w:tc>
          <w:tcPr>
            <w:tcW w:w="924" w:type="pct"/>
            <w:vAlign w:val="center"/>
          </w:tcPr>
          <w:p w:rsidR="007D1C0E" w:rsidRPr="00260BD7" w:rsidRDefault="007D1C0E" w:rsidP="005C65C8">
            <w:pPr>
              <w:jc w:val="center"/>
            </w:pPr>
            <w:r>
              <w:t>_____</w:t>
            </w:r>
          </w:p>
        </w:tc>
        <w:tc>
          <w:tcPr>
            <w:tcW w:w="856" w:type="pct"/>
            <w:vAlign w:val="center"/>
          </w:tcPr>
          <w:p w:rsidR="007D1C0E" w:rsidRPr="00260BD7" w:rsidRDefault="007D1C0E" w:rsidP="005C65C8">
            <w:pPr>
              <w:jc w:val="center"/>
            </w:pPr>
            <w:r>
              <w:t>248 925,95</w:t>
            </w:r>
          </w:p>
        </w:tc>
      </w:tr>
      <w:tr w:rsidR="007D1C0E" w:rsidTr="00F32199">
        <w:trPr>
          <w:trHeight w:val="1552"/>
        </w:trPr>
        <w:tc>
          <w:tcPr>
            <w:tcW w:w="247" w:type="pct"/>
            <w:vAlign w:val="center"/>
          </w:tcPr>
          <w:p w:rsidR="007D1C0E" w:rsidRPr="00260BD7" w:rsidRDefault="007D1C0E" w:rsidP="00A1503C">
            <w:pPr>
              <w:jc w:val="center"/>
            </w:pPr>
            <w:r>
              <w:t>2.</w:t>
            </w:r>
          </w:p>
        </w:tc>
        <w:tc>
          <w:tcPr>
            <w:tcW w:w="1127" w:type="pct"/>
            <w:vAlign w:val="center"/>
          </w:tcPr>
          <w:p w:rsidR="007D1C0E" w:rsidRDefault="007D1C0E" w:rsidP="00A1503C">
            <w:pPr>
              <w:jc w:val="center"/>
            </w:pPr>
            <w:r>
              <w:rPr>
                <w:b/>
              </w:rPr>
              <w:t>Коротаева Галина Александровна</w:t>
            </w:r>
            <w:r>
              <w:t xml:space="preserve"> – помощник главы администрации </w:t>
            </w:r>
          </w:p>
          <w:p w:rsidR="007D1C0E" w:rsidRPr="00260BD7" w:rsidRDefault="007D1C0E" w:rsidP="00A1503C">
            <w:pPr>
              <w:jc w:val="center"/>
            </w:pPr>
          </w:p>
        </w:tc>
        <w:tc>
          <w:tcPr>
            <w:tcW w:w="1154" w:type="pct"/>
            <w:vAlign w:val="center"/>
          </w:tcPr>
          <w:p w:rsidR="007D1C0E" w:rsidRPr="00260BD7" w:rsidRDefault="007D1C0E" w:rsidP="005C65C8">
            <w:r>
              <w:t xml:space="preserve">Квартира  </w:t>
            </w:r>
            <w:r w:rsidRPr="00376313">
              <w:t xml:space="preserve"> </w:t>
            </w:r>
            <w:r w:rsidRPr="00A1503C">
              <w:rPr>
                <w:lang w:val="en-US"/>
              </w:rPr>
              <w:t>S</w:t>
            </w:r>
            <w:r>
              <w:t xml:space="preserve">- </w:t>
            </w:r>
            <w:smartTag w:uri="urn:schemas-microsoft-com:office:smarttags" w:element="metricconverter">
              <w:smartTagPr>
                <w:attr w:name="ProductID" w:val="53,2 м²"/>
              </w:smartTagPr>
              <w:r>
                <w:t>53,2</w:t>
              </w:r>
              <w:r w:rsidRPr="00260BD7">
                <w:t xml:space="preserve"> м²</w:t>
              </w:r>
            </w:smartTag>
            <w:r>
              <w:t xml:space="preserve">  индивидуальная собственность</w:t>
            </w:r>
          </w:p>
        </w:tc>
        <w:tc>
          <w:tcPr>
            <w:tcW w:w="692" w:type="pct"/>
            <w:vAlign w:val="center"/>
          </w:tcPr>
          <w:p w:rsidR="007D1C0E" w:rsidRDefault="007D1C0E" w:rsidP="00F32199">
            <w:pPr>
              <w:jc w:val="center"/>
            </w:pPr>
          </w:p>
          <w:p w:rsidR="007D1C0E" w:rsidRPr="00260BD7" w:rsidRDefault="007D1C0E" w:rsidP="00F32199">
            <w:pPr>
              <w:jc w:val="center"/>
            </w:pPr>
            <w:r>
              <w:t>Российская Федерация</w:t>
            </w:r>
          </w:p>
        </w:tc>
        <w:tc>
          <w:tcPr>
            <w:tcW w:w="924" w:type="pct"/>
            <w:vAlign w:val="center"/>
          </w:tcPr>
          <w:p w:rsidR="007D1C0E" w:rsidRPr="00260BD7" w:rsidRDefault="007D1C0E" w:rsidP="00A1503C">
            <w:pPr>
              <w:jc w:val="center"/>
            </w:pPr>
            <w:r>
              <w:t>_____</w:t>
            </w:r>
          </w:p>
        </w:tc>
        <w:tc>
          <w:tcPr>
            <w:tcW w:w="856" w:type="pct"/>
            <w:vAlign w:val="center"/>
          </w:tcPr>
          <w:p w:rsidR="007D1C0E" w:rsidRPr="00260BD7" w:rsidRDefault="007D1C0E" w:rsidP="00A1503C">
            <w:pPr>
              <w:jc w:val="center"/>
            </w:pPr>
            <w:r>
              <w:t>543 813,77</w:t>
            </w:r>
          </w:p>
        </w:tc>
      </w:tr>
      <w:tr w:rsidR="007D1C0E" w:rsidTr="00F32199">
        <w:trPr>
          <w:trHeight w:val="486"/>
        </w:trPr>
        <w:tc>
          <w:tcPr>
            <w:tcW w:w="247" w:type="pct"/>
            <w:vAlign w:val="center"/>
          </w:tcPr>
          <w:p w:rsidR="007D1C0E" w:rsidRPr="00260BD7" w:rsidRDefault="007D1C0E" w:rsidP="00A1503C">
            <w:pPr>
              <w:jc w:val="center"/>
            </w:pPr>
            <w:r>
              <w:t>3.</w:t>
            </w:r>
          </w:p>
        </w:tc>
        <w:tc>
          <w:tcPr>
            <w:tcW w:w="1127" w:type="pct"/>
            <w:vAlign w:val="center"/>
          </w:tcPr>
          <w:p w:rsidR="007D1C0E" w:rsidRPr="00260BD7" w:rsidRDefault="007D1C0E" w:rsidP="00A1503C">
            <w:pPr>
              <w:jc w:val="center"/>
            </w:pPr>
            <w:r>
              <w:rPr>
                <w:b/>
              </w:rPr>
              <w:t>Бегунова Юлия Владимиповна</w:t>
            </w:r>
            <w:r>
              <w:t xml:space="preserve"> -  помощник главы администрации</w:t>
            </w:r>
          </w:p>
        </w:tc>
        <w:tc>
          <w:tcPr>
            <w:tcW w:w="1154" w:type="pct"/>
            <w:vAlign w:val="center"/>
          </w:tcPr>
          <w:p w:rsidR="007D1C0E" w:rsidRDefault="007D1C0E" w:rsidP="00F32199">
            <w:r>
              <w:t xml:space="preserve">Квартира  </w:t>
            </w:r>
            <w:r w:rsidRPr="00376313">
              <w:t xml:space="preserve"> </w:t>
            </w:r>
            <w:r w:rsidRPr="00A1503C">
              <w:rPr>
                <w:lang w:val="en-US"/>
              </w:rPr>
              <w:t>S</w:t>
            </w:r>
            <w:r>
              <w:t xml:space="preserve">- </w:t>
            </w:r>
            <w:smartTag w:uri="urn:schemas-microsoft-com:office:smarttags" w:element="metricconverter">
              <w:smartTagPr>
                <w:attr w:name="ProductID" w:val="74,9 м²"/>
              </w:smartTagPr>
              <w:r>
                <w:t>74,9</w:t>
              </w:r>
              <w:r w:rsidRPr="00260BD7">
                <w:t xml:space="preserve"> м²</w:t>
              </w:r>
            </w:smartTag>
            <w:r>
              <w:t xml:space="preserve">  1/3 доли</w:t>
            </w:r>
            <w:r w:rsidRPr="00260BD7">
              <w:t>;</w:t>
            </w:r>
          </w:p>
          <w:p w:rsidR="007D1C0E" w:rsidRDefault="007D1C0E" w:rsidP="00F32199">
            <w:r>
              <w:t xml:space="preserve">Земельный участок для ЛПХ - </w:t>
            </w:r>
            <w:r w:rsidRPr="00181139">
              <w:t xml:space="preserve"> </w:t>
            </w:r>
            <w:r w:rsidRPr="00A1503C">
              <w:rPr>
                <w:lang w:val="en-US"/>
              </w:rPr>
              <w:t>S</w:t>
            </w:r>
            <w:r>
              <w:t xml:space="preserve">- </w:t>
            </w:r>
            <w:smartTag w:uri="urn:schemas-microsoft-com:office:smarttags" w:element="metricconverter">
              <w:smartTagPr>
                <w:attr w:name="ProductID" w:val="1804 м²"/>
              </w:smartTagPr>
              <w:r>
                <w:t>1804</w:t>
              </w:r>
              <w:r w:rsidRPr="00701044">
                <w:t xml:space="preserve"> м²</w:t>
              </w:r>
            </w:smartTag>
            <w:r>
              <w:t xml:space="preserve"> , аренда на 5 лет</w:t>
            </w:r>
            <w:r w:rsidRPr="00260BD7">
              <w:t>;</w:t>
            </w:r>
          </w:p>
          <w:p w:rsidR="007D1C0E" w:rsidRPr="00260BD7" w:rsidRDefault="007D1C0E" w:rsidP="00F32199">
            <w:pPr>
              <w:jc w:val="center"/>
            </w:pPr>
          </w:p>
        </w:tc>
        <w:tc>
          <w:tcPr>
            <w:tcW w:w="692" w:type="pct"/>
            <w:vAlign w:val="center"/>
          </w:tcPr>
          <w:p w:rsidR="007D1C0E" w:rsidRDefault="007D1C0E" w:rsidP="00F32199"/>
          <w:p w:rsidR="007D1C0E" w:rsidRPr="00260BD7" w:rsidRDefault="007D1C0E" w:rsidP="00F32199">
            <w:pPr>
              <w:jc w:val="center"/>
            </w:pPr>
            <w:r>
              <w:t>Российская Федерация</w:t>
            </w:r>
          </w:p>
        </w:tc>
        <w:tc>
          <w:tcPr>
            <w:tcW w:w="924" w:type="pct"/>
            <w:vAlign w:val="center"/>
          </w:tcPr>
          <w:p w:rsidR="007D1C0E" w:rsidRPr="00260BD7" w:rsidRDefault="007D1C0E" w:rsidP="00A1503C">
            <w:pPr>
              <w:jc w:val="center"/>
            </w:pPr>
            <w:r>
              <w:t>_____</w:t>
            </w:r>
          </w:p>
        </w:tc>
        <w:tc>
          <w:tcPr>
            <w:tcW w:w="856" w:type="pct"/>
            <w:vAlign w:val="center"/>
          </w:tcPr>
          <w:p w:rsidR="007D1C0E" w:rsidRPr="00260BD7" w:rsidRDefault="007D1C0E" w:rsidP="00A1503C">
            <w:pPr>
              <w:jc w:val="center"/>
            </w:pPr>
            <w:r>
              <w:t>382 340,01</w:t>
            </w:r>
          </w:p>
        </w:tc>
      </w:tr>
      <w:tr w:rsidR="007D1C0E" w:rsidTr="00EB6EF0">
        <w:tc>
          <w:tcPr>
            <w:tcW w:w="247" w:type="pct"/>
            <w:vAlign w:val="center"/>
          </w:tcPr>
          <w:p w:rsidR="007D1C0E" w:rsidRPr="00260BD7" w:rsidRDefault="007D1C0E" w:rsidP="00A1503C">
            <w:pPr>
              <w:jc w:val="center"/>
            </w:pPr>
          </w:p>
        </w:tc>
        <w:tc>
          <w:tcPr>
            <w:tcW w:w="1127" w:type="pct"/>
            <w:vAlign w:val="center"/>
          </w:tcPr>
          <w:p w:rsidR="007D1C0E" w:rsidRPr="00260BD7" w:rsidRDefault="007D1C0E" w:rsidP="00A1503C">
            <w:pPr>
              <w:jc w:val="center"/>
            </w:pPr>
            <w:r>
              <w:t xml:space="preserve">Супруг – </w:t>
            </w:r>
            <w:r w:rsidRPr="003248BC">
              <w:rPr>
                <w:b/>
              </w:rPr>
              <w:t>Чернышов Александр Николаевич</w:t>
            </w:r>
          </w:p>
        </w:tc>
        <w:tc>
          <w:tcPr>
            <w:tcW w:w="1154" w:type="pct"/>
            <w:vAlign w:val="center"/>
          </w:tcPr>
          <w:p w:rsidR="007D1C0E" w:rsidRPr="00260BD7" w:rsidRDefault="007D1C0E" w:rsidP="005C65C8">
            <w:pPr>
              <w:jc w:val="center"/>
            </w:pPr>
            <w:r>
              <w:t>_____</w:t>
            </w:r>
          </w:p>
        </w:tc>
        <w:tc>
          <w:tcPr>
            <w:tcW w:w="692" w:type="pct"/>
          </w:tcPr>
          <w:p w:rsidR="007D1C0E" w:rsidRDefault="007D1C0E" w:rsidP="00A1503C">
            <w:pPr>
              <w:jc w:val="center"/>
            </w:pPr>
          </w:p>
          <w:p w:rsidR="007D1C0E" w:rsidRDefault="007D1C0E" w:rsidP="00A1503C">
            <w:pPr>
              <w:jc w:val="center"/>
            </w:pPr>
          </w:p>
          <w:p w:rsidR="007D1C0E" w:rsidRPr="00260BD7" w:rsidRDefault="007D1C0E" w:rsidP="00A1503C">
            <w:pPr>
              <w:jc w:val="center"/>
            </w:pPr>
            <w:r>
              <w:t>Российская Федерация</w:t>
            </w:r>
          </w:p>
        </w:tc>
        <w:tc>
          <w:tcPr>
            <w:tcW w:w="924" w:type="pct"/>
            <w:vAlign w:val="center"/>
          </w:tcPr>
          <w:p w:rsidR="007D1C0E" w:rsidRPr="00260BD7" w:rsidRDefault="007D1C0E" w:rsidP="00A1503C">
            <w:pPr>
              <w:jc w:val="center"/>
            </w:pPr>
            <w:r>
              <w:t>_____</w:t>
            </w:r>
          </w:p>
        </w:tc>
        <w:tc>
          <w:tcPr>
            <w:tcW w:w="856" w:type="pct"/>
            <w:vAlign w:val="center"/>
          </w:tcPr>
          <w:p w:rsidR="007D1C0E" w:rsidRPr="00260BD7" w:rsidRDefault="007D1C0E" w:rsidP="00A1503C">
            <w:pPr>
              <w:jc w:val="center"/>
            </w:pPr>
            <w:r>
              <w:t>113 301,60</w:t>
            </w:r>
          </w:p>
        </w:tc>
      </w:tr>
      <w:tr w:rsidR="007D1C0E" w:rsidTr="00EB6EF0">
        <w:tc>
          <w:tcPr>
            <w:tcW w:w="247" w:type="pct"/>
            <w:vAlign w:val="center"/>
          </w:tcPr>
          <w:p w:rsidR="007D1C0E" w:rsidRPr="00260BD7" w:rsidRDefault="007D1C0E" w:rsidP="00A1503C">
            <w:pPr>
              <w:jc w:val="center"/>
            </w:pPr>
          </w:p>
        </w:tc>
        <w:tc>
          <w:tcPr>
            <w:tcW w:w="1127" w:type="pct"/>
            <w:vAlign w:val="center"/>
          </w:tcPr>
          <w:p w:rsidR="007D1C0E" w:rsidRDefault="007D1C0E" w:rsidP="00A1503C">
            <w:pPr>
              <w:jc w:val="center"/>
            </w:pPr>
            <w:r>
              <w:t xml:space="preserve">Несовершеннолетний сын -  </w:t>
            </w:r>
            <w:r w:rsidRPr="003248BC">
              <w:rPr>
                <w:b/>
              </w:rPr>
              <w:t>Чернышов Филипп Александрович</w:t>
            </w:r>
          </w:p>
        </w:tc>
        <w:tc>
          <w:tcPr>
            <w:tcW w:w="1154" w:type="pct"/>
            <w:vAlign w:val="center"/>
          </w:tcPr>
          <w:p w:rsidR="007D1C0E" w:rsidRPr="00260BD7" w:rsidRDefault="007D1C0E" w:rsidP="005C65C8">
            <w:pPr>
              <w:jc w:val="center"/>
            </w:pPr>
            <w:r>
              <w:t>_____</w:t>
            </w:r>
          </w:p>
        </w:tc>
        <w:tc>
          <w:tcPr>
            <w:tcW w:w="692" w:type="pct"/>
          </w:tcPr>
          <w:p w:rsidR="007D1C0E" w:rsidRDefault="007D1C0E" w:rsidP="00A1503C">
            <w:pPr>
              <w:jc w:val="center"/>
            </w:pPr>
            <w:r>
              <w:t>Российская Федерация</w:t>
            </w:r>
          </w:p>
        </w:tc>
        <w:tc>
          <w:tcPr>
            <w:tcW w:w="924" w:type="pct"/>
            <w:vAlign w:val="center"/>
          </w:tcPr>
          <w:p w:rsidR="007D1C0E" w:rsidRPr="00260BD7" w:rsidRDefault="007D1C0E" w:rsidP="00A1503C">
            <w:pPr>
              <w:jc w:val="center"/>
            </w:pPr>
            <w:r>
              <w:t>_____</w:t>
            </w:r>
          </w:p>
        </w:tc>
        <w:tc>
          <w:tcPr>
            <w:tcW w:w="856" w:type="pct"/>
            <w:vAlign w:val="center"/>
          </w:tcPr>
          <w:p w:rsidR="007D1C0E" w:rsidRPr="00260BD7" w:rsidRDefault="007D1C0E" w:rsidP="00A1503C">
            <w:pPr>
              <w:jc w:val="center"/>
            </w:pPr>
            <w:r>
              <w:t>_____</w:t>
            </w:r>
          </w:p>
        </w:tc>
      </w:tr>
      <w:tr w:rsidR="007D1C0E" w:rsidTr="00EB6EF0">
        <w:tc>
          <w:tcPr>
            <w:tcW w:w="247" w:type="pct"/>
            <w:vMerge w:val="restart"/>
            <w:vAlign w:val="center"/>
          </w:tcPr>
          <w:p w:rsidR="007D1C0E" w:rsidRPr="00260BD7" w:rsidRDefault="007D1C0E" w:rsidP="00A1503C">
            <w:pPr>
              <w:jc w:val="center"/>
            </w:pPr>
            <w:r>
              <w:t>4.</w:t>
            </w:r>
          </w:p>
        </w:tc>
        <w:tc>
          <w:tcPr>
            <w:tcW w:w="1127" w:type="pct"/>
            <w:vAlign w:val="center"/>
          </w:tcPr>
          <w:p w:rsidR="007D1C0E" w:rsidRPr="00260BD7" w:rsidRDefault="007D1C0E" w:rsidP="00A1503C">
            <w:pPr>
              <w:jc w:val="center"/>
            </w:pPr>
            <w:r>
              <w:rPr>
                <w:b/>
              </w:rPr>
              <w:t>Матюхин Александр Николаевич</w:t>
            </w:r>
            <w:r>
              <w:t xml:space="preserve"> - специалист 1 категории </w:t>
            </w:r>
          </w:p>
        </w:tc>
        <w:tc>
          <w:tcPr>
            <w:tcW w:w="1154" w:type="pct"/>
            <w:vAlign w:val="center"/>
          </w:tcPr>
          <w:p w:rsidR="007D1C0E" w:rsidRDefault="007D1C0E" w:rsidP="00A1503C">
            <w:r>
              <w:t xml:space="preserve">Квартира  </w:t>
            </w:r>
            <w:r w:rsidRPr="00376313">
              <w:t xml:space="preserve"> </w:t>
            </w:r>
            <w:r w:rsidRPr="00A1503C">
              <w:rPr>
                <w:lang w:val="en-US"/>
              </w:rPr>
              <w:t>S</w:t>
            </w:r>
            <w:r>
              <w:t xml:space="preserve">- </w:t>
            </w:r>
            <w:smartTag w:uri="urn:schemas-microsoft-com:office:smarttags" w:element="metricconverter">
              <w:smartTagPr>
                <w:attr w:name="ProductID" w:val="20,3 м²"/>
              </w:smartTagPr>
              <w:r>
                <w:t>50,7</w:t>
              </w:r>
              <w:r w:rsidRPr="00260BD7">
                <w:t xml:space="preserve"> м²</w:t>
              </w:r>
            </w:smartTag>
            <w:r>
              <w:t xml:space="preserve"> ½ доли</w:t>
            </w:r>
            <w:r w:rsidRPr="00260BD7">
              <w:t>;</w:t>
            </w:r>
          </w:p>
          <w:p w:rsidR="007D1C0E" w:rsidRDefault="007D1C0E" w:rsidP="00A1503C">
            <w:pPr>
              <w:jc w:val="both"/>
            </w:pPr>
            <w:r>
              <w:t xml:space="preserve">Земельный участок для ЛПХ - </w:t>
            </w:r>
            <w:r w:rsidRPr="00181139">
              <w:t xml:space="preserve"> </w:t>
            </w:r>
            <w:r w:rsidRPr="00A1503C">
              <w:rPr>
                <w:lang w:val="en-US"/>
              </w:rPr>
              <w:t>S</w:t>
            </w:r>
            <w:r>
              <w:t xml:space="preserve">- </w:t>
            </w:r>
            <w:smartTag w:uri="urn:schemas-microsoft-com:office:smarttags" w:element="metricconverter">
              <w:smartTagPr>
                <w:attr w:name="ProductID" w:val="20,3 м²"/>
              </w:smartTagPr>
              <w:r>
                <w:t>2000</w:t>
              </w:r>
              <w:r w:rsidRPr="00701044">
                <w:t xml:space="preserve"> м²</w:t>
              </w:r>
            </w:smartTag>
            <w:r>
              <w:t xml:space="preserve"> , аренда на 5 лет</w:t>
            </w:r>
            <w:r w:rsidRPr="00260BD7">
              <w:t>;</w:t>
            </w:r>
            <w:r>
              <w:t xml:space="preserve"> </w:t>
            </w:r>
          </w:p>
          <w:p w:rsidR="007D1C0E" w:rsidRPr="00260BD7" w:rsidRDefault="007D1C0E" w:rsidP="00A1503C"/>
        </w:tc>
        <w:tc>
          <w:tcPr>
            <w:tcW w:w="692" w:type="pct"/>
          </w:tcPr>
          <w:p w:rsidR="007D1C0E" w:rsidRDefault="007D1C0E" w:rsidP="00A1503C">
            <w:pPr>
              <w:jc w:val="center"/>
            </w:pPr>
          </w:p>
          <w:p w:rsidR="007D1C0E" w:rsidRDefault="007D1C0E" w:rsidP="00A1503C">
            <w:pPr>
              <w:jc w:val="center"/>
            </w:pPr>
          </w:p>
          <w:p w:rsidR="007D1C0E" w:rsidRDefault="007D1C0E" w:rsidP="00A1503C">
            <w:pPr>
              <w:jc w:val="center"/>
            </w:pPr>
          </w:p>
          <w:p w:rsidR="007D1C0E" w:rsidRPr="00260BD7" w:rsidRDefault="007D1C0E" w:rsidP="00A1503C">
            <w:pPr>
              <w:jc w:val="center"/>
            </w:pPr>
            <w:r>
              <w:t>Российская Федерация</w:t>
            </w:r>
          </w:p>
        </w:tc>
        <w:tc>
          <w:tcPr>
            <w:tcW w:w="924" w:type="pct"/>
            <w:vAlign w:val="center"/>
          </w:tcPr>
          <w:p w:rsidR="007D1C0E" w:rsidRDefault="007D1C0E" w:rsidP="00D53459">
            <w:pPr>
              <w:jc w:val="center"/>
            </w:pPr>
            <w:r>
              <w:rPr>
                <w:sz w:val="22"/>
                <w:szCs w:val="22"/>
              </w:rPr>
              <w:t xml:space="preserve">xundai matrix, </w:t>
            </w:r>
            <w:smartTag w:uri="urn:schemas-microsoft-com:office:smarttags" w:element="metricconverter">
              <w:smartTagPr>
                <w:attr w:name="ProductID" w:val="20,3 м²"/>
              </w:smartTagPr>
              <w:r>
                <w:rPr>
                  <w:sz w:val="22"/>
                  <w:szCs w:val="22"/>
                </w:rPr>
                <w:t>2005 г</w:t>
              </w:r>
            </w:smartTag>
            <w:r>
              <w:rPr>
                <w:sz w:val="22"/>
                <w:szCs w:val="22"/>
              </w:rPr>
              <w:t>.в.</w:t>
            </w:r>
          </w:p>
          <w:p w:rsidR="007D1C0E" w:rsidRPr="00260BD7" w:rsidRDefault="007D1C0E" w:rsidP="00A1503C">
            <w:pPr>
              <w:jc w:val="center"/>
            </w:pPr>
          </w:p>
        </w:tc>
        <w:tc>
          <w:tcPr>
            <w:tcW w:w="856" w:type="pct"/>
            <w:vAlign w:val="center"/>
          </w:tcPr>
          <w:p w:rsidR="007D1C0E" w:rsidRDefault="007D1C0E" w:rsidP="00D53459">
            <w:pPr>
              <w:jc w:val="center"/>
            </w:pPr>
            <w:r>
              <w:t>601181,79</w:t>
            </w:r>
          </w:p>
          <w:p w:rsidR="007D1C0E" w:rsidRPr="00260BD7" w:rsidRDefault="007D1C0E" w:rsidP="00A1503C">
            <w:pPr>
              <w:jc w:val="center"/>
            </w:pPr>
          </w:p>
        </w:tc>
      </w:tr>
      <w:tr w:rsidR="007D1C0E" w:rsidTr="00EB6EF0">
        <w:tc>
          <w:tcPr>
            <w:tcW w:w="247" w:type="pct"/>
            <w:vMerge/>
            <w:vAlign w:val="center"/>
          </w:tcPr>
          <w:p w:rsidR="007D1C0E" w:rsidRPr="00260BD7" w:rsidRDefault="007D1C0E" w:rsidP="00A1503C">
            <w:pPr>
              <w:jc w:val="center"/>
            </w:pPr>
          </w:p>
        </w:tc>
        <w:tc>
          <w:tcPr>
            <w:tcW w:w="1127" w:type="pct"/>
            <w:vAlign w:val="center"/>
          </w:tcPr>
          <w:p w:rsidR="007D1C0E" w:rsidRPr="00260BD7" w:rsidRDefault="007D1C0E" w:rsidP="00A1503C">
            <w:pPr>
              <w:jc w:val="center"/>
            </w:pPr>
            <w:r>
              <w:t xml:space="preserve">Супруга – </w:t>
            </w:r>
            <w:r>
              <w:rPr>
                <w:b/>
              </w:rPr>
              <w:t>Пахтусова Маргарита Валентиновна</w:t>
            </w:r>
          </w:p>
        </w:tc>
        <w:tc>
          <w:tcPr>
            <w:tcW w:w="1154" w:type="pct"/>
            <w:vAlign w:val="center"/>
          </w:tcPr>
          <w:p w:rsidR="007D1C0E" w:rsidRDefault="007D1C0E" w:rsidP="00EB6EF0">
            <w:pPr>
              <w:rPr>
                <w:sz w:val="20"/>
                <w:szCs w:val="20"/>
              </w:rPr>
            </w:pPr>
            <w:r>
              <w:t xml:space="preserve">Квартира </w:t>
            </w:r>
            <w:r w:rsidRPr="00A1503C">
              <w:rPr>
                <w:lang w:val="en-US"/>
              </w:rPr>
              <w:t>S</w:t>
            </w:r>
            <w:r>
              <w:t xml:space="preserve">- </w:t>
            </w:r>
            <w:smartTag w:uri="urn:schemas-microsoft-com:office:smarttags" w:element="metricconverter">
              <w:smartTagPr>
                <w:attr w:name="ProductID" w:val="20,3 м²"/>
              </w:smartTagPr>
              <w:r>
                <w:t>50,7</w:t>
              </w:r>
              <w:r w:rsidRPr="00260BD7">
                <w:t xml:space="preserve"> м²</w:t>
              </w:r>
            </w:smartTag>
            <w:r>
              <w:t xml:space="preserve">, </w:t>
            </w:r>
            <w:r>
              <w:rPr>
                <w:sz w:val="20"/>
                <w:szCs w:val="20"/>
              </w:rPr>
              <w:t>безвозмездное бессрочное пользование</w:t>
            </w:r>
          </w:p>
          <w:p w:rsidR="007D1C0E" w:rsidRDefault="007D1C0E" w:rsidP="00A1503C">
            <w:pPr>
              <w:jc w:val="both"/>
            </w:pPr>
          </w:p>
          <w:p w:rsidR="007D1C0E" w:rsidRPr="00260BD7" w:rsidRDefault="007D1C0E" w:rsidP="00A1503C"/>
        </w:tc>
        <w:tc>
          <w:tcPr>
            <w:tcW w:w="692" w:type="pct"/>
          </w:tcPr>
          <w:p w:rsidR="007D1C0E" w:rsidRDefault="007D1C0E" w:rsidP="00A1503C">
            <w:pPr>
              <w:jc w:val="center"/>
            </w:pPr>
          </w:p>
          <w:p w:rsidR="007D1C0E" w:rsidRDefault="007D1C0E" w:rsidP="00A1503C">
            <w:pPr>
              <w:jc w:val="center"/>
            </w:pPr>
          </w:p>
          <w:p w:rsidR="007D1C0E" w:rsidRDefault="007D1C0E" w:rsidP="00A1503C">
            <w:pPr>
              <w:jc w:val="center"/>
            </w:pPr>
          </w:p>
          <w:p w:rsidR="007D1C0E" w:rsidRPr="00260BD7" w:rsidRDefault="007D1C0E" w:rsidP="00A1503C">
            <w:pPr>
              <w:jc w:val="center"/>
            </w:pPr>
            <w:r>
              <w:t>Российская Федерация</w:t>
            </w:r>
          </w:p>
        </w:tc>
        <w:tc>
          <w:tcPr>
            <w:tcW w:w="924" w:type="pct"/>
            <w:vAlign w:val="center"/>
          </w:tcPr>
          <w:p w:rsidR="007D1C0E" w:rsidRPr="00260BD7" w:rsidRDefault="007D1C0E" w:rsidP="003248BC">
            <w:pPr>
              <w:jc w:val="center"/>
            </w:pPr>
            <w:r>
              <w:t>_____</w:t>
            </w:r>
          </w:p>
        </w:tc>
        <w:tc>
          <w:tcPr>
            <w:tcW w:w="856" w:type="pct"/>
            <w:vAlign w:val="center"/>
          </w:tcPr>
          <w:p w:rsidR="007D1C0E" w:rsidRDefault="007D1C0E" w:rsidP="00D53459">
            <w:pPr>
              <w:jc w:val="center"/>
            </w:pPr>
            <w:r>
              <w:t>485396,11</w:t>
            </w:r>
          </w:p>
          <w:p w:rsidR="007D1C0E" w:rsidRPr="00260BD7" w:rsidRDefault="007D1C0E" w:rsidP="00A1503C">
            <w:pPr>
              <w:jc w:val="center"/>
            </w:pPr>
          </w:p>
        </w:tc>
      </w:tr>
      <w:tr w:rsidR="007D1C0E" w:rsidTr="00EB6EF0">
        <w:tc>
          <w:tcPr>
            <w:tcW w:w="247" w:type="pct"/>
            <w:vAlign w:val="center"/>
          </w:tcPr>
          <w:p w:rsidR="007D1C0E" w:rsidRPr="00260BD7" w:rsidRDefault="007D1C0E" w:rsidP="00A1503C">
            <w:pPr>
              <w:jc w:val="center"/>
            </w:pPr>
            <w:r>
              <w:t>5.</w:t>
            </w:r>
          </w:p>
        </w:tc>
        <w:tc>
          <w:tcPr>
            <w:tcW w:w="1127" w:type="pct"/>
            <w:vAlign w:val="center"/>
          </w:tcPr>
          <w:p w:rsidR="007D1C0E" w:rsidRPr="003248BC" w:rsidRDefault="007D1C0E" w:rsidP="00A1503C">
            <w:pPr>
              <w:jc w:val="center"/>
            </w:pPr>
            <w:r>
              <w:rPr>
                <w:b/>
              </w:rPr>
              <w:t xml:space="preserve">Цокур Валентина Владимировна- </w:t>
            </w:r>
            <w:r>
              <w:t>специалист 1 категории</w:t>
            </w:r>
          </w:p>
        </w:tc>
        <w:tc>
          <w:tcPr>
            <w:tcW w:w="1154" w:type="pct"/>
            <w:vAlign w:val="center"/>
          </w:tcPr>
          <w:p w:rsidR="007D1C0E" w:rsidRDefault="007D1C0E" w:rsidP="003248BC">
            <w:r>
              <w:t xml:space="preserve">Квартира  - </w:t>
            </w:r>
            <w:r w:rsidRPr="00181139">
              <w:t xml:space="preserve"> </w:t>
            </w:r>
            <w:r w:rsidRPr="00A1503C">
              <w:rPr>
                <w:lang w:val="en-US"/>
              </w:rPr>
              <w:t>S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53,2 м²"/>
              </w:smartTagPr>
              <w:r>
                <w:t xml:space="preserve">53,2 </w:t>
              </w:r>
              <w:r w:rsidRPr="00260BD7">
                <w:t>м²</w:t>
              </w:r>
            </w:smartTag>
            <w:r>
              <w:t xml:space="preserve"> индивидуальная собственность</w:t>
            </w:r>
            <w:r w:rsidRPr="00260BD7">
              <w:t>;</w:t>
            </w:r>
            <w:r>
              <w:t xml:space="preserve"> </w:t>
            </w:r>
          </w:p>
          <w:p w:rsidR="007D1C0E" w:rsidRPr="00260BD7" w:rsidRDefault="007D1C0E" w:rsidP="00A1503C">
            <w:pPr>
              <w:jc w:val="center"/>
            </w:pPr>
          </w:p>
        </w:tc>
        <w:tc>
          <w:tcPr>
            <w:tcW w:w="692" w:type="pct"/>
          </w:tcPr>
          <w:p w:rsidR="007D1C0E" w:rsidRDefault="007D1C0E" w:rsidP="00A1503C">
            <w:pPr>
              <w:jc w:val="center"/>
            </w:pPr>
          </w:p>
          <w:p w:rsidR="007D1C0E" w:rsidRPr="00260BD7" w:rsidRDefault="007D1C0E" w:rsidP="003248BC">
            <w:pPr>
              <w:jc w:val="center"/>
            </w:pPr>
            <w:r>
              <w:t>Российская Федерация</w:t>
            </w:r>
          </w:p>
        </w:tc>
        <w:tc>
          <w:tcPr>
            <w:tcW w:w="924" w:type="pct"/>
            <w:vAlign w:val="center"/>
          </w:tcPr>
          <w:p w:rsidR="007D1C0E" w:rsidRPr="00260BD7" w:rsidRDefault="007D1C0E" w:rsidP="00A1503C">
            <w:pPr>
              <w:jc w:val="center"/>
            </w:pPr>
            <w:r>
              <w:t>_____</w:t>
            </w:r>
          </w:p>
        </w:tc>
        <w:tc>
          <w:tcPr>
            <w:tcW w:w="856" w:type="pct"/>
            <w:vAlign w:val="center"/>
          </w:tcPr>
          <w:p w:rsidR="007D1C0E" w:rsidRPr="00260BD7" w:rsidRDefault="007D1C0E" w:rsidP="00A1503C">
            <w:pPr>
              <w:jc w:val="center"/>
            </w:pPr>
            <w:r>
              <w:t>298 586,89</w:t>
            </w:r>
          </w:p>
        </w:tc>
      </w:tr>
      <w:tr w:rsidR="007D1C0E" w:rsidTr="00EB6EF0">
        <w:tc>
          <w:tcPr>
            <w:tcW w:w="247" w:type="pct"/>
            <w:vMerge w:val="restart"/>
            <w:vAlign w:val="center"/>
          </w:tcPr>
          <w:p w:rsidR="007D1C0E" w:rsidRPr="00260BD7" w:rsidRDefault="007D1C0E" w:rsidP="00A1503C">
            <w:pPr>
              <w:jc w:val="center"/>
            </w:pPr>
            <w:r>
              <w:t>6.</w:t>
            </w:r>
          </w:p>
          <w:p w:rsidR="007D1C0E" w:rsidRPr="00260BD7" w:rsidRDefault="007D1C0E" w:rsidP="00A1503C">
            <w:pPr>
              <w:jc w:val="center"/>
            </w:pPr>
            <w:r>
              <w:t>.</w:t>
            </w:r>
          </w:p>
        </w:tc>
        <w:tc>
          <w:tcPr>
            <w:tcW w:w="1127" w:type="pct"/>
            <w:vAlign w:val="center"/>
          </w:tcPr>
          <w:p w:rsidR="007D1C0E" w:rsidRPr="00260BD7" w:rsidRDefault="007D1C0E" w:rsidP="00A1503C">
            <w:pPr>
              <w:jc w:val="center"/>
            </w:pPr>
            <w:r w:rsidRPr="0001058D">
              <w:rPr>
                <w:b/>
              </w:rPr>
              <w:t>Коковина Зоя Леонидовна</w:t>
            </w:r>
            <w:r>
              <w:t xml:space="preserve"> -  специалист 1 категории </w:t>
            </w:r>
          </w:p>
        </w:tc>
        <w:tc>
          <w:tcPr>
            <w:tcW w:w="1154" w:type="pct"/>
            <w:vAlign w:val="center"/>
          </w:tcPr>
          <w:p w:rsidR="007D1C0E" w:rsidRPr="0001058D" w:rsidRDefault="007D1C0E" w:rsidP="0001058D">
            <w:pPr>
              <w:rPr>
                <w:sz w:val="22"/>
                <w:szCs w:val="22"/>
              </w:rPr>
            </w:pPr>
            <w:r>
              <w:t xml:space="preserve">Квартира </w:t>
            </w:r>
            <w:r w:rsidRPr="00A1503C">
              <w:rPr>
                <w:lang w:val="en-US"/>
              </w:rPr>
              <w:t>S</w:t>
            </w:r>
            <w:r>
              <w:t xml:space="preserve">- </w:t>
            </w:r>
            <w:smartTag w:uri="urn:schemas-microsoft-com:office:smarttags" w:element="metricconverter">
              <w:smartTagPr>
                <w:attr w:name="ProductID" w:val="35,5 м²"/>
              </w:smartTagPr>
              <w:r>
                <w:t>35,5</w:t>
              </w:r>
              <w:r w:rsidRPr="00260BD7">
                <w:t xml:space="preserve"> м²</w:t>
              </w:r>
            </w:smartTag>
            <w:r>
              <w:t xml:space="preserve">, </w:t>
            </w:r>
            <w:r>
              <w:rPr>
                <w:sz w:val="22"/>
                <w:szCs w:val="22"/>
              </w:rPr>
              <w:t>бессрочное пользование</w:t>
            </w:r>
          </w:p>
          <w:p w:rsidR="007D1C0E" w:rsidRPr="00260BD7" w:rsidRDefault="007D1C0E" w:rsidP="0001058D">
            <w:pPr>
              <w:jc w:val="center"/>
            </w:pPr>
          </w:p>
        </w:tc>
        <w:tc>
          <w:tcPr>
            <w:tcW w:w="692" w:type="pct"/>
          </w:tcPr>
          <w:p w:rsidR="007D1C0E" w:rsidRDefault="007D1C0E" w:rsidP="00A1503C">
            <w:pPr>
              <w:jc w:val="center"/>
            </w:pPr>
          </w:p>
          <w:p w:rsidR="007D1C0E" w:rsidRPr="00A36A58" w:rsidRDefault="007D1C0E" w:rsidP="00A1503C"/>
          <w:p w:rsidR="007D1C0E" w:rsidRDefault="007D1C0E" w:rsidP="0001058D">
            <w:pPr>
              <w:jc w:val="center"/>
            </w:pPr>
            <w:r>
              <w:t>Российская Федерация</w:t>
            </w:r>
          </w:p>
          <w:p w:rsidR="007D1C0E" w:rsidRPr="00A36A58" w:rsidRDefault="007D1C0E" w:rsidP="00A1503C"/>
        </w:tc>
        <w:tc>
          <w:tcPr>
            <w:tcW w:w="924" w:type="pct"/>
            <w:vAlign w:val="center"/>
          </w:tcPr>
          <w:p w:rsidR="007D1C0E" w:rsidRPr="0001058D" w:rsidRDefault="007D1C0E" w:rsidP="00A1503C">
            <w:pPr>
              <w:jc w:val="center"/>
            </w:pPr>
            <w:r>
              <w:rPr>
                <w:lang w:val="en-US"/>
              </w:rPr>
              <w:t xml:space="preserve">Chevrolet Aveo,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rPr>
                  <w:lang w:val="en-US"/>
                </w:rPr>
                <w:t>2008 г</w:t>
              </w:r>
            </w:smartTag>
            <w:r>
              <w:rPr>
                <w:lang w:val="en-US"/>
              </w:rPr>
              <w:t>.в.</w:t>
            </w:r>
          </w:p>
        </w:tc>
        <w:tc>
          <w:tcPr>
            <w:tcW w:w="856" w:type="pct"/>
            <w:vAlign w:val="center"/>
          </w:tcPr>
          <w:p w:rsidR="007D1C0E" w:rsidRPr="00260BD7" w:rsidRDefault="007D1C0E" w:rsidP="00A1503C">
            <w:pPr>
              <w:jc w:val="center"/>
            </w:pPr>
            <w:r>
              <w:t>262 726,04</w:t>
            </w:r>
          </w:p>
        </w:tc>
      </w:tr>
      <w:tr w:rsidR="007D1C0E" w:rsidTr="00EB6EF0">
        <w:tc>
          <w:tcPr>
            <w:tcW w:w="247" w:type="pct"/>
            <w:vMerge/>
            <w:vAlign w:val="center"/>
          </w:tcPr>
          <w:p w:rsidR="007D1C0E" w:rsidRPr="00260BD7" w:rsidRDefault="007D1C0E" w:rsidP="00A1503C">
            <w:pPr>
              <w:jc w:val="center"/>
            </w:pPr>
          </w:p>
        </w:tc>
        <w:tc>
          <w:tcPr>
            <w:tcW w:w="1127" w:type="pct"/>
            <w:vAlign w:val="center"/>
          </w:tcPr>
          <w:p w:rsidR="007D1C0E" w:rsidRPr="00260BD7" w:rsidRDefault="007D1C0E" w:rsidP="00A1503C">
            <w:pPr>
              <w:jc w:val="center"/>
            </w:pPr>
            <w:r w:rsidRPr="0001058D">
              <w:t>Супруг</w:t>
            </w:r>
            <w:r>
              <w:rPr>
                <w:b/>
              </w:rPr>
              <w:t xml:space="preserve"> – Коковин Иван Владимирович</w:t>
            </w:r>
          </w:p>
        </w:tc>
        <w:tc>
          <w:tcPr>
            <w:tcW w:w="1154" w:type="pct"/>
            <w:vAlign w:val="center"/>
          </w:tcPr>
          <w:p w:rsidR="007D1C0E" w:rsidRDefault="007D1C0E" w:rsidP="00335664">
            <w:r w:rsidRPr="00D115B5">
              <w:t xml:space="preserve">Земельный участок для </w:t>
            </w:r>
            <w:r>
              <w:t>ЛПХ</w:t>
            </w:r>
          </w:p>
          <w:p w:rsidR="007D1C0E" w:rsidRPr="00260BD7" w:rsidRDefault="007D1C0E" w:rsidP="00335664">
            <w:r w:rsidRPr="00D115B5">
              <w:t xml:space="preserve"> </w:t>
            </w:r>
            <w:r w:rsidRPr="00A1503C">
              <w:rPr>
                <w:lang w:val="en-US"/>
              </w:rPr>
              <w:t>S</w:t>
            </w:r>
            <w:r w:rsidRPr="00D115B5">
              <w:t xml:space="preserve">- </w:t>
            </w:r>
            <w:smartTag w:uri="urn:schemas-microsoft-com:office:smarttags" w:element="metricconverter">
              <w:smartTagPr>
                <w:attr w:name="ProductID" w:val="1800 м²"/>
              </w:smartTagPr>
              <w:r>
                <w:t>1800</w:t>
              </w:r>
              <w:r w:rsidRPr="00D115B5">
                <w:t xml:space="preserve"> м²</w:t>
              </w:r>
            </w:smartTag>
            <w:r>
              <w:t xml:space="preserve"> аренда на 5 лет</w:t>
            </w:r>
            <w:r w:rsidRPr="00D115B5">
              <w:t>;</w:t>
            </w:r>
          </w:p>
        </w:tc>
        <w:tc>
          <w:tcPr>
            <w:tcW w:w="692" w:type="pct"/>
          </w:tcPr>
          <w:p w:rsidR="007D1C0E" w:rsidRPr="00A1503C" w:rsidRDefault="007D1C0E" w:rsidP="00A1503C">
            <w:pPr>
              <w:jc w:val="center"/>
              <w:rPr>
                <w:highlight w:val="yellow"/>
              </w:rPr>
            </w:pPr>
          </w:p>
          <w:p w:rsidR="007D1C0E" w:rsidRPr="00A1503C" w:rsidRDefault="007D1C0E" w:rsidP="00A1503C">
            <w:pPr>
              <w:jc w:val="center"/>
              <w:rPr>
                <w:highlight w:val="yellow"/>
              </w:rPr>
            </w:pPr>
          </w:p>
          <w:p w:rsidR="007D1C0E" w:rsidRPr="00A1503C" w:rsidRDefault="007D1C0E" w:rsidP="00A1503C">
            <w:pPr>
              <w:jc w:val="center"/>
              <w:rPr>
                <w:highlight w:val="yellow"/>
              </w:rPr>
            </w:pPr>
          </w:p>
          <w:p w:rsidR="007D1C0E" w:rsidRPr="00260BD7" w:rsidRDefault="007D1C0E" w:rsidP="00A1503C">
            <w:pPr>
              <w:jc w:val="center"/>
            </w:pPr>
            <w:r w:rsidRPr="00D115B5">
              <w:t>Российская Федерация</w:t>
            </w:r>
          </w:p>
        </w:tc>
        <w:tc>
          <w:tcPr>
            <w:tcW w:w="924" w:type="pct"/>
            <w:vAlign w:val="center"/>
          </w:tcPr>
          <w:p w:rsidR="007D1C0E" w:rsidRPr="00260BD7" w:rsidRDefault="007D1C0E" w:rsidP="0001058D">
            <w:pPr>
              <w:jc w:val="center"/>
            </w:pPr>
            <w:r>
              <w:t>_____</w:t>
            </w:r>
          </w:p>
        </w:tc>
        <w:tc>
          <w:tcPr>
            <w:tcW w:w="856" w:type="pct"/>
            <w:vAlign w:val="center"/>
          </w:tcPr>
          <w:p w:rsidR="007D1C0E" w:rsidRPr="00260BD7" w:rsidRDefault="007D1C0E" w:rsidP="00A1503C">
            <w:pPr>
              <w:jc w:val="center"/>
            </w:pPr>
            <w:r>
              <w:t>204 928</w:t>
            </w:r>
            <w:r w:rsidRPr="00D115B5">
              <w:t>,</w:t>
            </w:r>
            <w:r>
              <w:t>08</w:t>
            </w:r>
          </w:p>
        </w:tc>
      </w:tr>
      <w:tr w:rsidR="007D1C0E" w:rsidTr="00EB6EF0">
        <w:tc>
          <w:tcPr>
            <w:tcW w:w="247" w:type="pct"/>
            <w:vMerge/>
            <w:vAlign w:val="center"/>
          </w:tcPr>
          <w:p w:rsidR="007D1C0E" w:rsidRPr="00260BD7" w:rsidRDefault="007D1C0E" w:rsidP="00A1503C">
            <w:pPr>
              <w:jc w:val="center"/>
            </w:pPr>
          </w:p>
        </w:tc>
        <w:tc>
          <w:tcPr>
            <w:tcW w:w="1127" w:type="pct"/>
            <w:vAlign w:val="center"/>
          </w:tcPr>
          <w:p w:rsidR="007D1C0E" w:rsidRPr="0001058D" w:rsidRDefault="007D1C0E" w:rsidP="00A1503C">
            <w:pPr>
              <w:jc w:val="center"/>
            </w:pPr>
            <w:r>
              <w:t xml:space="preserve">Несовершеннолетняя дочь - </w:t>
            </w:r>
            <w:r w:rsidRPr="00F32199">
              <w:rPr>
                <w:b/>
              </w:rPr>
              <w:t>Коковина Варвара Ивановна</w:t>
            </w:r>
          </w:p>
        </w:tc>
        <w:tc>
          <w:tcPr>
            <w:tcW w:w="1154" w:type="pct"/>
            <w:vAlign w:val="center"/>
          </w:tcPr>
          <w:p w:rsidR="007D1C0E" w:rsidRPr="00D115B5" w:rsidRDefault="007D1C0E" w:rsidP="00A1503C">
            <w:r>
              <w:t>_____</w:t>
            </w:r>
          </w:p>
        </w:tc>
        <w:tc>
          <w:tcPr>
            <w:tcW w:w="692" w:type="pct"/>
          </w:tcPr>
          <w:p w:rsidR="007D1C0E" w:rsidRPr="00A1503C" w:rsidRDefault="007D1C0E" w:rsidP="00A1503C">
            <w:pPr>
              <w:jc w:val="center"/>
              <w:rPr>
                <w:highlight w:val="yellow"/>
              </w:rPr>
            </w:pPr>
            <w:r w:rsidRPr="00D115B5">
              <w:t>Российская Федерация</w:t>
            </w:r>
          </w:p>
        </w:tc>
        <w:tc>
          <w:tcPr>
            <w:tcW w:w="924" w:type="pct"/>
            <w:vAlign w:val="center"/>
          </w:tcPr>
          <w:p w:rsidR="007D1C0E" w:rsidRDefault="007D1C0E" w:rsidP="0001058D">
            <w:pPr>
              <w:jc w:val="center"/>
            </w:pPr>
            <w:r>
              <w:t>_____</w:t>
            </w:r>
          </w:p>
        </w:tc>
        <w:tc>
          <w:tcPr>
            <w:tcW w:w="856" w:type="pct"/>
            <w:vAlign w:val="center"/>
          </w:tcPr>
          <w:p w:rsidR="007D1C0E" w:rsidRDefault="007D1C0E" w:rsidP="00A1503C">
            <w:pPr>
              <w:jc w:val="center"/>
            </w:pPr>
            <w:r>
              <w:t>_____</w:t>
            </w:r>
          </w:p>
        </w:tc>
      </w:tr>
    </w:tbl>
    <w:p w:rsidR="007D1C0E" w:rsidRDefault="007D1C0E"/>
    <w:p w:rsidR="007D1C0E" w:rsidRDefault="007D1C0E"/>
    <w:p w:rsidR="007D1C0E" w:rsidRDefault="007D1C0E"/>
    <w:p w:rsidR="007D1C0E" w:rsidRDefault="007D1C0E"/>
    <w:p w:rsidR="007D1C0E" w:rsidRDefault="007D1C0E">
      <w:r>
        <w:t>Глава МО «Аргуновское»                                                                                                                                                                          И.В.Бегунов</w:t>
      </w:r>
    </w:p>
    <w:p w:rsidR="007D1C0E" w:rsidRDefault="007D1C0E"/>
    <w:sectPr w:rsidR="007D1C0E" w:rsidSect="00DA07FF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61D8"/>
    <w:rsid w:val="000005E8"/>
    <w:rsid w:val="000022F8"/>
    <w:rsid w:val="000024DA"/>
    <w:rsid w:val="000027ED"/>
    <w:rsid w:val="00002959"/>
    <w:rsid w:val="000029B3"/>
    <w:rsid w:val="00004DA8"/>
    <w:rsid w:val="000062D6"/>
    <w:rsid w:val="00007451"/>
    <w:rsid w:val="000077C8"/>
    <w:rsid w:val="000078D2"/>
    <w:rsid w:val="00007973"/>
    <w:rsid w:val="0001058D"/>
    <w:rsid w:val="00010CBD"/>
    <w:rsid w:val="000128DD"/>
    <w:rsid w:val="00014756"/>
    <w:rsid w:val="00014D0A"/>
    <w:rsid w:val="000155D6"/>
    <w:rsid w:val="00015EF0"/>
    <w:rsid w:val="000161CA"/>
    <w:rsid w:val="0001676E"/>
    <w:rsid w:val="00016F3E"/>
    <w:rsid w:val="000173D3"/>
    <w:rsid w:val="00017EE5"/>
    <w:rsid w:val="000219BD"/>
    <w:rsid w:val="00021AE0"/>
    <w:rsid w:val="00021ED0"/>
    <w:rsid w:val="00022FE2"/>
    <w:rsid w:val="000232B6"/>
    <w:rsid w:val="00023677"/>
    <w:rsid w:val="000257F1"/>
    <w:rsid w:val="0002598C"/>
    <w:rsid w:val="0002624D"/>
    <w:rsid w:val="000263E5"/>
    <w:rsid w:val="00030A70"/>
    <w:rsid w:val="00030C55"/>
    <w:rsid w:val="00031E20"/>
    <w:rsid w:val="00032B0F"/>
    <w:rsid w:val="000335ED"/>
    <w:rsid w:val="00033968"/>
    <w:rsid w:val="00033EE4"/>
    <w:rsid w:val="000346A2"/>
    <w:rsid w:val="00035CE5"/>
    <w:rsid w:val="00036DEF"/>
    <w:rsid w:val="00037950"/>
    <w:rsid w:val="00037BDC"/>
    <w:rsid w:val="000402C5"/>
    <w:rsid w:val="0004051D"/>
    <w:rsid w:val="00041BD7"/>
    <w:rsid w:val="00041E89"/>
    <w:rsid w:val="00041E93"/>
    <w:rsid w:val="0004215D"/>
    <w:rsid w:val="00042D10"/>
    <w:rsid w:val="00043058"/>
    <w:rsid w:val="00043464"/>
    <w:rsid w:val="00043ADB"/>
    <w:rsid w:val="00044156"/>
    <w:rsid w:val="00044337"/>
    <w:rsid w:val="00045161"/>
    <w:rsid w:val="00045DBA"/>
    <w:rsid w:val="00046E2B"/>
    <w:rsid w:val="000475E3"/>
    <w:rsid w:val="0004795F"/>
    <w:rsid w:val="00047A8B"/>
    <w:rsid w:val="00050CD9"/>
    <w:rsid w:val="000528FC"/>
    <w:rsid w:val="00052A50"/>
    <w:rsid w:val="000554D2"/>
    <w:rsid w:val="00056613"/>
    <w:rsid w:val="0006027B"/>
    <w:rsid w:val="000604D2"/>
    <w:rsid w:val="000622B7"/>
    <w:rsid w:val="0006335C"/>
    <w:rsid w:val="000635BF"/>
    <w:rsid w:val="00063C73"/>
    <w:rsid w:val="0006439A"/>
    <w:rsid w:val="000673E0"/>
    <w:rsid w:val="000679BD"/>
    <w:rsid w:val="000713BE"/>
    <w:rsid w:val="00071D8D"/>
    <w:rsid w:val="000727A2"/>
    <w:rsid w:val="00072DF3"/>
    <w:rsid w:val="00073474"/>
    <w:rsid w:val="00080340"/>
    <w:rsid w:val="000803CC"/>
    <w:rsid w:val="00081F7C"/>
    <w:rsid w:val="00084215"/>
    <w:rsid w:val="00085D45"/>
    <w:rsid w:val="000866F6"/>
    <w:rsid w:val="00090130"/>
    <w:rsid w:val="00090626"/>
    <w:rsid w:val="00090BE2"/>
    <w:rsid w:val="00090DE7"/>
    <w:rsid w:val="00091225"/>
    <w:rsid w:val="00091533"/>
    <w:rsid w:val="00091921"/>
    <w:rsid w:val="00092E0A"/>
    <w:rsid w:val="000963DA"/>
    <w:rsid w:val="00096DB0"/>
    <w:rsid w:val="000A055E"/>
    <w:rsid w:val="000A0619"/>
    <w:rsid w:val="000A179F"/>
    <w:rsid w:val="000A1F46"/>
    <w:rsid w:val="000A1F97"/>
    <w:rsid w:val="000A2D60"/>
    <w:rsid w:val="000A307F"/>
    <w:rsid w:val="000A4169"/>
    <w:rsid w:val="000A596F"/>
    <w:rsid w:val="000A5B20"/>
    <w:rsid w:val="000A5F5F"/>
    <w:rsid w:val="000A6A3D"/>
    <w:rsid w:val="000A6AD8"/>
    <w:rsid w:val="000A6CFF"/>
    <w:rsid w:val="000A70F6"/>
    <w:rsid w:val="000A7647"/>
    <w:rsid w:val="000B00B9"/>
    <w:rsid w:val="000B1405"/>
    <w:rsid w:val="000B1895"/>
    <w:rsid w:val="000B356C"/>
    <w:rsid w:val="000B464C"/>
    <w:rsid w:val="000B46E7"/>
    <w:rsid w:val="000B4A18"/>
    <w:rsid w:val="000B7091"/>
    <w:rsid w:val="000B79FB"/>
    <w:rsid w:val="000C1B29"/>
    <w:rsid w:val="000C1DCC"/>
    <w:rsid w:val="000C1F77"/>
    <w:rsid w:val="000C3513"/>
    <w:rsid w:val="000C4699"/>
    <w:rsid w:val="000C489E"/>
    <w:rsid w:val="000C6477"/>
    <w:rsid w:val="000C6B87"/>
    <w:rsid w:val="000C6BBE"/>
    <w:rsid w:val="000C72EB"/>
    <w:rsid w:val="000D0238"/>
    <w:rsid w:val="000D028C"/>
    <w:rsid w:val="000D099F"/>
    <w:rsid w:val="000D0BAE"/>
    <w:rsid w:val="000D0F74"/>
    <w:rsid w:val="000D1389"/>
    <w:rsid w:val="000D3931"/>
    <w:rsid w:val="000D43B3"/>
    <w:rsid w:val="000D4F48"/>
    <w:rsid w:val="000D4F8B"/>
    <w:rsid w:val="000D67A6"/>
    <w:rsid w:val="000E1D4D"/>
    <w:rsid w:val="000E2426"/>
    <w:rsid w:val="000E2E07"/>
    <w:rsid w:val="000E3EF5"/>
    <w:rsid w:val="000E447D"/>
    <w:rsid w:val="000E4E43"/>
    <w:rsid w:val="000E4F0C"/>
    <w:rsid w:val="000E5359"/>
    <w:rsid w:val="000E566D"/>
    <w:rsid w:val="000E5964"/>
    <w:rsid w:val="000E658C"/>
    <w:rsid w:val="000E6597"/>
    <w:rsid w:val="000F0217"/>
    <w:rsid w:val="000F0855"/>
    <w:rsid w:val="000F2371"/>
    <w:rsid w:val="000F26F0"/>
    <w:rsid w:val="000F27EF"/>
    <w:rsid w:val="000F2FA9"/>
    <w:rsid w:val="000F6B9D"/>
    <w:rsid w:val="0010038C"/>
    <w:rsid w:val="00101146"/>
    <w:rsid w:val="00101A30"/>
    <w:rsid w:val="00101F63"/>
    <w:rsid w:val="00102019"/>
    <w:rsid w:val="001021B2"/>
    <w:rsid w:val="00102EE3"/>
    <w:rsid w:val="001031DB"/>
    <w:rsid w:val="00103703"/>
    <w:rsid w:val="00104324"/>
    <w:rsid w:val="00104E84"/>
    <w:rsid w:val="001056D7"/>
    <w:rsid w:val="0010657B"/>
    <w:rsid w:val="0010666C"/>
    <w:rsid w:val="00107B48"/>
    <w:rsid w:val="00107D20"/>
    <w:rsid w:val="00110644"/>
    <w:rsid w:val="00110A0C"/>
    <w:rsid w:val="00111C20"/>
    <w:rsid w:val="00112525"/>
    <w:rsid w:val="001128DB"/>
    <w:rsid w:val="001128F8"/>
    <w:rsid w:val="00113644"/>
    <w:rsid w:val="00113F71"/>
    <w:rsid w:val="001150C2"/>
    <w:rsid w:val="001154D2"/>
    <w:rsid w:val="00115ECA"/>
    <w:rsid w:val="001167AA"/>
    <w:rsid w:val="00116D2E"/>
    <w:rsid w:val="001201FE"/>
    <w:rsid w:val="00121AA7"/>
    <w:rsid w:val="0012308E"/>
    <w:rsid w:val="00124814"/>
    <w:rsid w:val="00124D07"/>
    <w:rsid w:val="0012562D"/>
    <w:rsid w:val="0013084A"/>
    <w:rsid w:val="00130E62"/>
    <w:rsid w:val="0013116C"/>
    <w:rsid w:val="00131B28"/>
    <w:rsid w:val="00133F52"/>
    <w:rsid w:val="00135061"/>
    <w:rsid w:val="001357D5"/>
    <w:rsid w:val="00135BEC"/>
    <w:rsid w:val="00136801"/>
    <w:rsid w:val="001370F6"/>
    <w:rsid w:val="00140685"/>
    <w:rsid w:val="001407F6"/>
    <w:rsid w:val="00141E09"/>
    <w:rsid w:val="00142ED7"/>
    <w:rsid w:val="001439CC"/>
    <w:rsid w:val="001441A8"/>
    <w:rsid w:val="001448EC"/>
    <w:rsid w:val="00145060"/>
    <w:rsid w:val="001451B9"/>
    <w:rsid w:val="001455F2"/>
    <w:rsid w:val="00147F14"/>
    <w:rsid w:val="0015218B"/>
    <w:rsid w:val="00152761"/>
    <w:rsid w:val="00152A71"/>
    <w:rsid w:val="00152F46"/>
    <w:rsid w:val="00153420"/>
    <w:rsid w:val="001546FD"/>
    <w:rsid w:val="00154BA2"/>
    <w:rsid w:val="00155BAD"/>
    <w:rsid w:val="00156648"/>
    <w:rsid w:val="00156A9B"/>
    <w:rsid w:val="00156C5F"/>
    <w:rsid w:val="00157045"/>
    <w:rsid w:val="001576B5"/>
    <w:rsid w:val="00157D31"/>
    <w:rsid w:val="00160926"/>
    <w:rsid w:val="00160C6E"/>
    <w:rsid w:val="001611F4"/>
    <w:rsid w:val="00162CAD"/>
    <w:rsid w:val="00164D61"/>
    <w:rsid w:val="00164DC7"/>
    <w:rsid w:val="001655AF"/>
    <w:rsid w:val="001678E2"/>
    <w:rsid w:val="0017039D"/>
    <w:rsid w:val="0017051E"/>
    <w:rsid w:val="0017075F"/>
    <w:rsid w:val="00171091"/>
    <w:rsid w:val="00171739"/>
    <w:rsid w:val="001736E0"/>
    <w:rsid w:val="00174690"/>
    <w:rsid w:val="00175995"/>
    <w:rsid w:val="001759E2"/>
    <w:rsid w:val="00175A57"/>
    <w:rsid w:val="00175B89"/>
    <w:rsid w:val="00176BE8"/>
    <w:rsid w:val="001772C0"/>
    <w:rsid w:val="00181139"/>
    <w:rsid w:val="001819CF"/>
    <w:rsid w:val="00182A9C"/>
    <w:rsid w:val="00183D08"/>
    <w:rsid w:val="00184206"/>
    <w:rsid w:val="00184DA9"/>
    <w:rsid w:val="00185748"/>
    <w:rsid w:val="00192374"/>
    <w:rsid w:val="00193218"/>
    <w:rsid w:val="00193B60"/>
    <w:rsid w:val="00194617"/>
    <w:rsid w:val="001949E6"/>
    <w:rsid w:val="0019533A"/>
    <w:rsid w:val="00196F65"/>
    <w:rsid w:val="001A084E"/>
    <w:rsid w:val="001A0AF6"/>
    <w:rsid w:val="001A0B1E"/>
    <w:rsid w:val="001A11BB"/>
    <w:rsid w:val="001A170F"/>
    <w:rsid w:val="001A3791"/>
    <w:rsid w:val="001A4C4E"/>
    <w:rsid w:val="001A628C"/>
    <w:rsid w:val="001A7677"/>
    <w:rsid w:val="001B0734"/>
    <w:rsid w:val="001B0AF6"/>
    <w:rsid w:val="001B1FAD"/>
    <w:rsid w:val="001B350F"/>
    <w:rsid w:val="001B3E54"/>
    <w:rsid w:val="001B452B"/>
    <w:rsid w:val="001B4827"/>
    <w:rsid w:val="001B4BCE"/>
    <w:rsid w:val="001B51EE"/>
    <w:rsid w:val="001B61A0"/>
    <w:rsid w:val="001B6E19"/>
    <w:rsid w:val="001B797A"/>
    <w:rsid w:val="001C0763"/>
    <w:rsid w:val="001C2C27"/>
    <w:rsid w:val="001C324D"/>
    <w:rsid w:val="001C358B"/>
    <w:rsid w:val="001C3974"/>
    <w:rsid w:val="001C4158"/>
    <w:rsid w:val="001C671A"/>
    <w:rsid w:val="001D00A8"/>
    <w:rsid w:val="001D39D8"/>
    <w:rsid w:val="001D41A2"/>
    <w:rsid w:val="001D46BC"/>
    <w:rsid w:val="001D5933"/>
    <w:rsid w:val="001D6163"/>
    <w:rsid w:val="001D6C30"/>
    <w:rsid w:val="001D7148"/>
    <w:rsid w:val="001E04F8"/>
    <w:rsid w:val="001E0639"/>
    <w:rsid w:val="001E1232"/>
    <w:rsid w:val="001E178B"/>
    <w:rsid w:val="001E17C5"/>
    <w:rsid w:val="001E1B37"/>
    <w:rsid w:val="001E1E32"/>
    <w:rsid w:val="001E1F93"/>
    <w:rsid w:val="001E2290"/>
    <w:rsid w:val="001E22A7"/>
    <w:rsid w:val="001E2D60"/>
    <w:rsid w:val="001E4575"/>
    <w:rsid w:val="001E5752"/>
    <w:rsid w:val="001E67AB"/>
    <w:rsid w:val="001E6B3E"/>
    <w:rsid w:val="001E6F99"/>
    <w:rsid w:val="001E721D"/>
    <w:rsid w:val="001E7C9F"/>
    <w:rsid w:val="001F0030"/>
    <w:rsid w:val="001F0354"/>
    <w:rsid w:val="001F078A"/>
    <w:rsid w:val="001F078E"/>
    <w:rsid w:val="001F15EC"/>
    <w:rsid w:val="001F18AF"/>
    <w:rsid w:val="001F1BF5"/>
    <w:rsid w:val="001F1DAA"/>
    <w:rsid w:val="001F334F"/>
    <w:rsid w:val="001F3736"/>
    <w:rsid w:val="001F3773"/>
    <w:rsid w:val="001F39C5"/>
    <w:rsid w:val="001F3A75"/>
    <w:rsid w:val="001F42B0"/>
    <w:rsid w:val="001F5B59"/>
    <w:rsid w:val="001F6B81"/>
    <w:rsid w:val="001F73C8"/>
    <w:rsid w:val="002007CC"/>
    <w:rsid w:val="00201695"/>
    <w:rsid w:val="00201C5E"/>
    <w:rsid w:val="0020274B"/>
    <w:rsid w:val="00202872"/>
    <w:rsid w:val="00203284"/>
    <w:rsid w:val="00203D58"/>
    <w:rsid w:val="00204569"/>
    <w:rsid w:val="00205CAE"/>
    <w:rsid w:val="00205E20"/>
    <w:rsid w:val="002067D1"/>
    <w:rsid w:val="00206AA5"/>
    <w:rsid w:val="002074FF"/>
    <w:rsid w:val="00210650"/>
    <w:rsid w:val="002106B5"/>
    <w:rsid w:val="00210732"/>
    <w:rsid w:val="002111AE"/>
    <w:rsid w:val="002117AD"/>
    <w:rsid w:val="002118D4"/>
    <w:rsid w:val="00213708"/>
    <w:rsid w:val="002163DB"/>
    <w:rsid w:val="00216CCF"/>
    <w:rsid w:val="00217B59"/>
    <w:rsid w:val="002207AD"/>
    <w:rsid w:val="002208DD"/>
    <w:rsid w:val="00220FF2"/>
    <w:rsid w:val="00222480"/>
    <w:rsid w:val="002226D3"/>
    <w:rsid w:val="00224167"/>
    <w:rsid w:val="002248B2"/>
    <w:rsid w:val="00225282"/>
    <w:rsid w:val="002255FF"/>
    <w:rsid w:val="00225FFA"/>
    <w:rsid w:val="00226141"/>
    <w:rsid w:val="00227A7A"/>
    <w:rsid w:val="00227FB8"/>
    <w:rsid w:val="00230AE0"/>
    <w:rsid w:val="00230BB3"/>
    <w:rsid w:val="00230E10"/>
    <w:rsid w:val="00231537"/>
    <w:rsid w:val="00232705"/>
    <w:rsid w:val="0023289F"/>
    <w:rsid w:val="0023316D"/>
    <w:rsid w:val="002331B9"/>
    <w:rsid w:val="00233DDD"/>
    <w:rsid w:val="00235388"/>
    <w:rsid w:val="002358A2"/>
    <w:rsid w:val="00235D71"/>
    <w:rsid w:val="002376AC"/>
    <w:rsid w:val="0024000D"/>
    <w:rsid w:val="00240A52"/>
    <w:rsid w:val="00240F8B"/>
    <w:rsid w:val="00241188"/>
    <w:rsid w:val="002413E1"/>
    <w:rsid w:val="00243022"/>
    <w:rsid w:val="002434FF"/>
    <w:rsid w:val="0024377F"/>
    <w:rsid w:val="00244505"/>
    <w:rsid w:val="0024594B"/>
    <w:rsid w:val="00245A21"/>
    <w:rsid w:val="00245F52"/>
    <w:rsid w:val="00247B0D"/>
    <w:rsid w:val="00250FC9"/>
    <w:rsid w:val="002526DA"/>
    <w:rsid w:val="00252A11"/>
    <w:rsid w:val="00252A2B"/>
    <w:rsid w:val="00252ABF"/>
    <w:rsid w:val="002541CD"/>
    <w:rsid w:val="00254495"/>
    <w:rsid w:val="00254B16"/>
    <w:rsid w:val="00255331"/>
    <w:rsid w:val="002556D0"/>
    <w:rsid w:val="002566F8"/>
    <w:rsid w:val="00256931"/>
    <w:rsid w:val="0025711A"/>
    <w:rsid w:val="0025748A"/>
    <w:rsid w:val="00260408"/>
    <w:rsid w:val="00260678"/>
    <w:rsid w:val="00260BD7"/>
    <w:rsid w:val="00261A78"/>
    <w:rsid w:val="00262BEE"/>
    <w:rsid w:val="00263053"/>
    <w:rsid w:val="0026330B"/>
    <w:rsid w:val="002637BD"/>
    <w:rsid w:val="00263BA6"/>
    <w:rsid w:val="00263D1A"/>
    <w:rsid w:val="00263DA3"/>
    <w:rsid w:val="00264093"/>
    <w:rsid w:val="0026495F"/>
    <w:rsid w:val="002653DB"/>
    <w:rsid w:val="0026547E"/>
    <w:rsid w:val="00265858"/>
    <w:rsid w:val="00266341"/>
    <w:rsid w:val="00271BCC"/>
    <w:rsid w:val="00273923"/>
    <w:rsid w:val="00273C14"/>
    <w:rsid w:val="002754AD"/>
    <w:rsid w:val="002758EC"/>
    <w:rsid w:val="00277A17"/>
    <w:rsid w:val="00280C28"/>
    <w:rsid w:val="00281D51"/>
    <w:rsid w:val="00281FA3"/>
    <w:rsid w:val="0028304E"/>
    <w:rsid w:val="00283445"/>
    <w:rsid w:val="002836E0"/>
    <w:rsid w:val="00283CD2"/>
    <w:rsid w:val="00283EC9"/>
    <w:rsid w:val="00284F89"/>
    <w:rsid w:val="00285C58"/>
    <w:rsid w:val="002860A9"/>
    <w:rsid w:val="00287594"/>
    <w:rsid w:val="00293297"/>
    <w:rsid w:val="002935EF"/>
    <w:rsid w:val="00293B97"/>
    <w:rsid w:val="00295C0A"/>
    <w:rsid w:val="00295EC6"/>
    <w:rsid w:val="0029671F"/>
    <w:rsid w:val="00296755"/>
    <w:rsid w:val="002A07E7"/>
    <w:rsid w:val="002A08CB"/>
    <w:rsid w:val="002A0B7E"/>
    <w:rsid w:val="002A118E"/>
    <w:rsid w:val="002A426F"/>
    <w:rsid w:val="002A5AB7"/>
    <w:rsid w:val="002A5EC6"/>
    <w:rsid w:val="002A66FE"/>
    <w:rsid w:val="002A68C0"/>
    <w:rsid w:val="002A6BAF"/>
    <w:rsid w:val="002A6F92"/>
    <w:rsid w:val="002B0780"/>
    <w:rsid w:val="002B0A4D"/>
    <w:rsid w:val="002B1629"/>
    <w:rsid w:val="002B1A93"/>
    <w:rsid w:val="002B2262"/>
    <w:rsid w:val="002B2E86"/>
    <w:rsid w:val="002B3A50"/>
    <w:rsid w:val="002B41EB"/>
    <w:rsid w:val="002B4A88"/>
    <w:rsid w:val="002B505E"/>
    <w:rsid w:val="002B5148"/>
    <w:rsid w:val="002B64A2"/>
    <w:rsid w:val="002B6849"/>
    <w:rsid w:val="002B724B"/>
    <w:rsid w:val="002C0327"/>
    <w:rsid w:val="002C16A3"/>
    <w:rsid w:val="002C189C"/>
    <w:rsid w:val="002C2E2C"/>
    <w:rsid w:val="002C48B6"/>
    <w:rsid w:val="002C595E"/>
    <w:rsid w:val="002C695C"/>
    <w:rsid w:val="002C6A49"/>
    <w:rsid w:val="002C71EE"/>
    <w:rsid w:val="002C78D7"/>
    <w:rsid w:val="002C7CBE"/>
    <w:rsid w:val="002D0095"/>
    <w:rsid w:val="002D02F2"/>
    <w:rsid w:val="002D114E"/>
    <w:rsid w:val="002D1596"/>
    <w:rsid w:val="002D1846"/>
    <w:rsid w:val="002D2028"/>
    <w:rsid w:val="002D3CB1"/>
    <w:rsid w:val="002D3CF4"/>
    <w:rsid w:val="002D3DAD"/>
    <w:rsid w:val="002D4A9D"/>
    <w:rsid w:val="002D4E37"/>
    <w:rsid w:val="002D51C7"/>
    <w:rsid w:val="002D5747"/>
    <w:rsid w:val="002D6D49"/>
    <w:rsid w:val="002D6E87"/>
    <w:rsid w:val="002D75AE"/>
    <w:rsid w:val="002D78F3"/>
    <w:rsid w:val="002E2585"/>
    <w:rsid w:val="002E2C8D"/>
    <w:rsid w:val="002E4A64"/>
    <w:rsid w:val="002E62CA"/>
    <w:rsid w:val="002E65C0"/>
    <w:rsid w:val="002E71AE"/>
    <w:rsid w:val="002E7BFE"/>
    <w:rsid w:val="002F0EE0"/>
    <w:rsid w:val="002F1080"/>
    <w:rsid w:val="002F191B"/>
    <w:rsid w:val="002F1AA6"/>
    <w:rsid w:val="002F2017"/>
    <w:rsid w:val="002F23BD"/>
    <w:rsid w:val="002F27A6"/>
    <w:rsid w:val="002F2A05"/>
    <w:rsid w:val="002F3268"/>
    <w:rsid w:val="002F3E92"/>
    <w:rsid w:val="002F49EE"/>
    <w:rsid w:val="002F4DAE"/>
    <w:rsid w:val="002F4E22"/>
    <w:rsid w:val="002F5136"/>
    <w:rsid w:val="002F5808"/>
    <w:rsid w:val="002F5FB3"/>
    <w:rsid w:val="002F6040"/>
    <w:rsid w:val="002F6B43"/>
    <w:rsid w:val="002F6F1D"/>
    <w:rsid w:val="002F7856"/>
    <w:rsid w:val="00301BC5"/>
    <w:rsid w:val="00302461"/>
    <w:rsid w:val="00303802"/>
    <w:rsid w:val="0030390A"/>
    <w:rsid w:val="00303CDB"/>
    <w:rsid w:val="00304517"/>
    <w:rsid w:val="0030498D"/>
    <w:rsid w:val="003069CE"/>
    <w:rsid w:val="00307D5E"/>
    <w:rsid w:val="00310FFD"/>
    <w:rsid w:val="0031111C"/>
    <w:rsid w:val="00312C0A"/>
    <w:rsid w:val="00313286"/>
    <w:rsid w:val="00313FAA"/>
    <w:rsid w:val="00314324"/>
    <w:rsid w:val="003147E1"/>
    <w:rsid w:val="00314E14"/>
    <w:rsid w:val="00314F08"/>
    <w:rsid w:val="0031656D"/>
    <w:rsid w:val="00316AA7"/>
    <w:rsid w:val="00316BDF"/>
    <w:rsid w:val="00317540"/>
    <w:rsid w:val="00317DE7"/>
    <w:rsid w:val="003205B1"/>
    <w:rsid w:val="003206E7"/>
    <w:rsid w:val="00320B67"/>
    <w:rsid w:val="0032116A"/>
    <w:rsid w:val="0032186F"/>
    <w:rsid w:val="00322D59"/>
    <w:rsid w:val="00323452"/>
    <w:rsid w:val="003248BC"/>
    <w:rsid w:val="00324D17"/>
    <w:rsid w:val="003251B9"/>
    <w:rsid w:val="00326374"/>
    <w:rsid w:val="003271A0"/>
    <w:rsid w:val="003271ED"/>
    <w:rsid w:val="00327F5C"/>
    <w:rsid w:val="003311A3"/>
    <w:rsid w:val="00333CAB"/>
    <w:rsid w:val="003351C0"/>
    <w:rsid w:val="00335254"/>
    <w:rsid w:val="00335664"/>
    <w:rsid w:val="00336263"/>
    <w:rsid w:val="00341E6F"/>
    <w:rsid w:val="00342193"/>
    <w:rsid w:val="003426EC"/>
    <w:rsid w:val="00344410"/>
    <w:rsid w:val="00344CB2"/>
    <w:rsid w:val="0034577D"/>
    <w:rsid w:val="00346382"/>
    <w:rsid w:val="0034658C"/>
    <w:rsid w:val="00346EC8"/>
    <w:rsid w:val="003475FB"/>
    <w:rsid w:val="003501CB"/>
    <w:rsid w:val="00352E3D"/>
    <w:rsid w:val="00353191"/>
    <w:rsid w:val="003535C4"/>
    <w:rsid w:val="00353BB3"/>
    <w:rsid w:val="00353D5D"/>
    <w:rsid w:val="00354106"/>
    <w:rsid w:val="00354EBE"/>
    <w:rsid w:val="003555D6"/>
    <w:rsid w:val="003557D3"/>
    <w:rsid w:val="00355BBD"/>
    <w:rsid w:val="00357273"/>
    <w:rsid w:val="00357358"/>
    <w:rsid w:val="0035753D"/>
    <w:rsid w:val="00357B44"/>
    <w:rsid w:val="0036193E"/>
    <w:rsid w:val="00362B27"/>
    <w:rsid w:val="00362BB2"/>
    <w:rsid w:val="00363790"/>
    <w:rsid w:val="00363914"/>
    <w:rsid w:val="00364F07"/>
    <w:rsid w:val="0036509D"/>
    <w:rsid w:val="00365EE2"/>
    <w:rsid w:val="0037080E"/>
    <w:rsid w:val="003722C8"/>
    <w:rsid w:val="0037383C"/>
    <w:rsid w:val="00373BDF"/>
    <w:rsid w:val="00374E41"/>
    <w:rsid w:val="00375365"/>
    <w:rsid w:val="00375C3A"/>
    <w:rsid w:val="00375DDC"/>
    <w:rsid w:val="00376313"/>
    <w:rsid w:val="00376756"/>
    <w:rsid w:val="003773A7"/>
    <w:rsid w:val="00380DFA"/>
    <w:rsid w:val="00380F92"/>
    <w:rsid w:val="0038116F"/>
    <w:rsid w:val="003814D0"/>
    <w:rsid w:val="0038157F"/>
    <w:rsid w:val="0038187A"/>
    <w:rsid w:val="00381FFB"/>
    <w:rsid w:val="0038254D"/>
    <w:rsid w:val="00384D2D"/>
    <w:rsid w:val="00386553"/>
    <w:rsid w:val="00386779"/>
    <w:rsid w:val="00387D13"/>
    <w:rsid w:val="00390239"/>
    <w:rsid w:val="00390565"/>
    <w:rsid w:val="00390B60"/>
    <w:rsid w:val="00390EBC"/>
    <w:rsid w:val="003912E6"/>
    <w:rsid w:val="00391CBB"/>
    <w:rsid w:val="00391FB7"/>
    <w:rsid w:val="00392D4A"/>
    <w:rsid w:val="00392F52"/>
    <w:rsid w:val="003930E9"/>
    <w:rsid w:val="0039467C"/>
    <w:rsid w:val="003948E8"/>
    <w:rsid w:val="00395238"/>
    <w:rsid w:val="00397684"/>
    <w:rsid w:val="003A02A2"/>
    <w:rsid w:val="003A117E"/>
    <w:rsid w:val="003A1606"/>
    <w:rsid w:val="003A20DC"/>
    <w:rsid w:val="003A2B46"/>
    <w:rsid w:val="003A450C"/>
    <w:rsid w:val="003A4B42"/>
    <w:rsid w:val="003A5F1A"/>
    <w:rsid w:val="003A6974"/>
    <w:rsid w:val="003A69F0"/>
    <w:rsid w:val="003A6D78"/>
    <w:rsid w:val="003A78A9"/>
    <w:rsid w:val="003A7FC4"/>
    <w:rsid w:val="003B0241"/>
    <w:rsid w:val="003B0F70"/>
    <w:rsid w:val="003B19FB"/>
    <w:rsid w:val="003B1AE7"/>
    <w:rsid w:val="003B1EE0"/>
    <w:rsid w:val="003B2378"/>
    <w:rsid w:val="003B2805"/>
    <w:rsid w:val="003B2927"/>
    <w:rsid w:val="003B4C24"/>
    <w:rsid w:val="003B5E01"/>
    <w:rsid w:val="003B7331"/>
    <w:rsid w:val="003B7A16"/>
    <w:rsid w:val="003B7A77"/>
    <w:rsid w:val="003B7B94"/>
    <w:rsid w:val="003C12C9"/>
    <w:rsid w:val="003C1F52"/>
    <w:rsid w:val="003C3320"/>
    <w:rsid w:val="003C35F9"/>
    <w:rsid w:val="003C388B"/>
    <w:rsid w:val="003C3C8C"/>
    <w:rsid w:val="003C4145"/>
    <w:rsid w:val="003C4614"/>
    <w:rsid w:val="003C483E"/>
    <w:rsid w:val="003C57D5"/>
    <w:rsid w:val="003C77AB"/>
    <w:rsid w:val="003D0603"/>
    <w:rsid w:val="003D0956"/>
    <w:rsid w:val="003D0AD5"/>
    <w:rsid w:val="003D14A1"/>
    <w:rsid w:val="003D20EB"/>
    <w:rsid w:val="003D2644"/>
    <w:rsid w:val="003D43D7"/>
    <w:rsid w:val="003D5301"/>
    <w:rsid w:val="003D5414"/>
    <w:rsid w:val="003D58B6"/>
    <w:rsid w:val="003D60AF"/>
    <w:rsid w:val="003D6442"/>
    <w:rsid w:val="003D6C1A"/>
    <w:rsid w:val="003D7EF5"/>
    <w:rsid w:val="003E0F45"/>
    <w:rsid w:val="003E0FD4"/>
    <w:rsid w:val="003E2549"/>
    <w:rsid w:val="003E290F"/>
    <w:rsid w:val="003E352D"/>
    <w:rsid w:val="003E5199"/>
    <w:rsid w:val="003E54AE"/>
    <w:rsid w:val="003E7660"/>
    <w:rsid w:val="003F0076"/>
    <w:rsid w:val="003F0A4C"/>
    <w:rsid w:val="003F10DE"/>
    <w:rsid w:val="003F21EB"/>
    <w:rsid w:val="003F3950"/>
    <w:rsid w:val="003F492F"/>
    <w:rsid w:val="003F4F46"/>
    <w:rsid w:val="003F6247"/>
    <w:rsid w:val="003F6B8E"/>
    <w:rsid w:val="00400F98"/>
    <w:rsid w:val="0040120D"/>
    <w:rsid w:val="00402E4C"/>
    <w:rsid w:val="0040344B"/>
    <w:rsid w:val="00403D91"/>
    <w:rsid w:val="00404ED0"/>
    <w:rsid w:val="00404F33"/>
    <w:rsid w:val="00405646"/>
    <w:rsid w:val="004056F4"/>
    <w:rsid w:val="00405D12"/>
    <w:rsid w:val="004069F0"/>
    <w:rsid w:val="0041109C"/>
    <w:rsid w:val="00411EA4"/>
    <w:rsid w:val="00412B4E"/>
    <w:rsid w:val="004133A0"/>
    <w:rsid w:val="00413C3A"/>
    <w:rsid w:val="00414FE6"/>
    <w:rsid w:val="00416211"/>
    <w:rsid w:val="0041646E"/>
    <w:rsid w:val="004165F3"/>
    <w:rsid w:val="004166FC"/>
    <w:rsid w:val="00417ADB"/>
    <w:rsid w:val="00420860"/>
    <w:rsid w:val="00420DE0"/>
    <w:rsid w:val="0042156C"/>
    <w:rsid w:val="00422121"/>
    <w:rsid w:val="00422207"/>
    <w:rsid w:val="004226E9"/>
    <w:rsid w:val="004228A9"/>
    <w:rsid w:val="00422F60"/>
    <w:rsid w:val="00423A86"/>
    <w:rsid w:val="00424B6B"/>
    <w:rsid w:val="00424CBA"/>
    <w:rsid w:val="00427A5A"/>
    <w:rsid w:val="00427E08"/>
    <w:rsid w:val="00430CAA"/>
    <w:rsid w:val="00430D98"/>
    <w:rsid w:val="004313A3"/>
    <w:rsid w:val="00432096"/>
    <w:rsid w:val="00432771"/>
    <w:rsid w:val="00433413"/>
    <w:rsid w:val="00433B5B"/>
    <w:rsid w:val="00434400"/>
    <w:rsid w:val="00434B19"/>
    <w:rsid w:val="00434D08"/>
    <w:rsid w:val="00435B33"/>
    <w:rsid w:val="00436A7F"/>
    <w:rsid w:val="004378F2"/>
    <w:rsid w:val="004379FA"/>
    <w:rsid w:val="00440F27"/>
    <w:rsid w:val="004420F9"/>
    <w:rsid w:val="00442663"/>
    <w:rsid w:val="00442BA5"/>
    <w:rsid w:val="00444D4A"/>
    <w:rsid w:val="00447C5C"/>
    <w:rsid w:val="00450946"/>
    <w:rsid w:val="00450FCD"/>
    <w:rsid w:val="00451A92"/>
    <w:rsid w:val="004529B8"/>
    <w:rsid w:val="00452DF2"/>
    <w:rsid w:val="00453079"/>
    <w:rsid w:val="00453B6C"/>
    <w:rsid w:val="00453DEA"/>
    <w:rsid w:val="004543FB"/>
    <w:rsid w:val="004551F3"/>
    <w:rsid w:val="004553CC"/>
    <w:rsid w:val="00456558"/>
    <w:rsid w:val="00457AEC"/>
    <w:rsid w:val="004600C5"/>
    <w:rsid w:val="0046035D"/>
    <w:rsid w:val="00460B55"/>
    <w:rsid w:val="00462087"/>
    <w:rsid w:val="00462410"/>
    <w:rsid w:val="004629E0"/>
    <w:rsid w:val="00462A69"/>
    <w:rsid w:val="00462B02"/>
    <w:rsid w:val="004631A2"/>
    <w:rsid w:val="0046372F"/>
    <w:rsid w:val="0046414C"/>
    <w:rsid w:val="004644AE"/>
    <w:rsid w:val="00464D46"/>
    <w:rsid w:val="00465D39"/>
    <w:rsid w:val="00466196"/>
    <w:rsid w:val="004701C0"/>
    <w:rsid w:val="0047031B"/>
    <w:rsid w:val="0047075F"/>
    <w:rsid w:val="00472AEB"/>
    <w:rsid w:val="00473A39"/>
    <w:rsid w:val="00474924"/>
    <w:rsid w:val="004756D0"/>
    <w:rsid w:val="00477F74"/>
    <w:rsid w:val="00477F99"/>
    <w:rsid w:val="0048053C"/>
    <w:rsid w:val="0048135E"/>
    <w:rsid w:val="00481AE6"/>
    <w:rsid w:val="0048295F"/>
    <w:rsid w:val="00484B81"/>
    <w:rsid w:val="00485AAE"/>
    <w:rsid w:val="00485DA2"/>
    <w:rsid w:val="00486162"/>
    <w:rsid w:val="00486575"/>
    <w:rsid w:val="0048683D"/>
    <w:rsid w:val="0048718F"/>
    <w:rsid w:val="0048790D"/>
    <w:rsid w:val="00487A60"/>
    <w:rsid w:val="00490CAB"/>
    <w:rsid w:val="004915C2"/>
    <w:rsid w:val="00491806"/>
    <w:rsid w:val="00492F8A"/>
    <w:rsid w:val="00493A87"/>
    <w:rsid w:val="004946AC"/>
    <w:rsid w:val="0049643F"/>
    <w:rsid w:val="00497FD9"/>
    <w:rsid w:val="004A0B49"/>
    <w:rsid w:val="004A0CC3"/>
    <w:rsid w:val="004A0E08"/>
    <w:rsid w:val="004A3C0C"/>
    <w:rsid w:val="004A4930"/>
    <w:rsid w:val="004A50EF"/>
    <w:rsid w:val="004A5A1C"/>
    <w:rsid w:val="004B1BA1"/>
    <w:rsid w:val="004B1D13"/>
    <w:rsid w:val="004B4CD2"/>
    <w:rsid w:val="004C02D1"/>
    <w:rsid w:val="004C10BF"/>
    <w:rsid w:val="004C15C5"/>
    <w:rsid w:val="004C25AE"/>
    <w:rsid w:val="004C3C64"/>
    <w:rsid w:val="004C4388"/>
    <w:rsid w:val="004C4816"/>
    <w:rsid w:val="004C4AE5"/>
    <w:rsid w:val="004C54FA"/>
    <w:rsid w:val="004C5CE1"/>
    <w:rsid w:val="004C738A"/>
    <w:rsid w:val="004D06E9"/>
    <w:rsid w:val="004D0C5A"/>
    <w:rsid w:val="004D1063"/>
    <w:rsid w:val="004D2FEB"/>
    <w:rsid w:val="004D3691"/>
    <w:rsid w:val="004D443D"/>
    <w:rsid w:val="004D4543"/>
    <w:rsid w:val="004D478D"/>
    <w:rsid w:val="004D576F"/>
    <w:rsid w:val="004D57D4"/>
    <w:rsid w:val="004D5A67"/>
    <w:rsid w:val="004E1980"/>
    <w:rsid w:val="004E27E4"/>
    <w:rsid w:val="004E4B17"/>
    <w:rsid w:val="004E66DB"/>
    <w:rsid w:val="004F00C6"/>
    <w:rsid w:val="004F0418"/>
    <w:rsid w:val="004F0BC8"/>
    <w:rsid w:val="004F177E"/>
    <w:rsid w:val="004F324C"/>
    <w:rsid w:val="004F3B37"/>
    <w:rsid w:val="004F3F6D"/>
    <w:rsid w:val="004F4B22"/>
    <w:rsid w:val="004F5488"/>
    <w:rsid w:val="004F7C40"/>
    <w:rsid w:val="00500A08"/>
    <w:rsid w:val="00500BBF"/>
    <w:rsid w:val="00501E56"/>
    <w:rsid w:val="00503155"/>
    <w:rsid w:val="005066A0"/>
    <w:rsid w:val="005077E9"/>
    <w:rsid w:val="00507859"/>
    <w:rsid w:val="005106A8"/>
    <w:rsid w:val="00512757"/>
    <w:rsid w:val="005127EB"/>
    <w:rsid w:val="00515B38"/>
    <w:rsid w:val="0051695E"/>
    <w:rsid w:val="00516DED"/>
    <w:rsid w:val="00517DDA"/>
    <w:rsid w:val="00517F3C"/>
    <w:rsid w:val="00520C7F"/>
    <w:rsid w:val="00521A0D"/>
    <w:rsid w:val="00521B83"/>
    <w:rsid w:val="0052216C"/>
    <w:rsid w:val="0052224F"/>
    <w:rsid w:val="005247D9"/>
    <w:rsid w:val="005249BB"/>
    <w:rsid w:val="00524A46"/>
    <w:rsid w:val="00525770"/>
    <w:rsid w:val="005257FF"/>
    <w:rsid w:val="00525C06"/>
    <w:rsid w:val="00526123"/>
    <w:rsid w:val="00526781"/>
    <w:rsid w:val="0052737E"/>
    <w:rsid w:val="005274F5"/>
    <w:rsid w:val="00527C0E"/>
    <w:rsid w:val="00530111"/>
    <w:rsid w:val="005312D9"/>
    <w:rsid w:val="00531E1C"/>
    <w:rsid w:val="0053263F"/>
    <w:rsid w:val="00534524"/>
    <w:rsid w:val="00535140"/>
    <w:rsid w:val="00535498"/>
    <w:rsid w:val="005359D4"/>
    <w:rsid w:val="0053613C"/>
    <w:rsid w:val="00537239"/>
    <w:rsid w:val="00537437"/>
    <w:rsid w:val="00540236"/>
    <w:rsid w:val="005409CD"/>
    <w:rsid w:val="00540A03"/>
    <w:rsid w:val="00540B17"/>
    <w:rsid w:val="00541E7C"/>
    <w:rsid w:val="0054298A"/>
    <w:rsid w:val="00542BA7"/>
    <w:rsid w:val="00542F3A"/>
    <w:rsid w:val="00543545"/>
    <w:rsid w:val="00543B06"/>
    <w:rsid w:val="0054454E"/>
    <w:rsid w:val="005448F3"/>
    <w:rsid w:val="005450DE"/>
    <w:rsid w:val="00545C21"/>
    <w:rsid w:val="00546E22"/>
    <w:rsid w:val="00546EDD"/>
    <w:rsid w:val="00547AA3"/>
    <w:rsid w:val="00547EC2"/>
    <w:rsid w:val="00552F68"/>
    <w:rsid w:val="005553C5"/>
    <w:rsid w:val="0055564B"/>
    <w:rsid w:val="00556259"/>
    <w:rsid w:val="005573EA"/>
    <w:rsid w:val="0055748D"/>
    <w:rsid w:val="005575AF"/>
    <w:rsid w:val="00560781"/>
    <w:rsid w:val="005618E9"/>
    <w:rsid w:val="00565659"/>
    <w:rsid w:val="0056797C"/>
    <w:rsid w:val="00567E9E"/>
    <w:rsid w:val="00570720"/>
    <w:rsid w:val="00572EF9"/>
    <w:rsid w:val="00573F5A"/>
    <w:rsid w:val="005752B3"/>
    <w:rsid w:val="005754BC"/>
    <w:rsid w:val="005755EA"/>
    <w:rsid w:val="0057586A"/>
    <w:rsid w:val="00575DC2"/>
    <w:rsid w:val="005762A3"/>
    <w:rsid w:val="00576972"/>
    <w:rsid w:val="00576DC6"/>
    <w:rsid w:val="00581486"/>
    <w:rsid w:val="005816F9"/>
    <w:rsid w:val="0058451F"/>
    <w:rsid w:val="00585389"/>
    <w:rsid w:val="005859D7"/>
    <w:rsid w:val="00585DC5"/>
    <w:rsid w:val="00587685"/>
    <w:rsid w:val="00587C8B"/>
    <w:rsid w:val="005901D1"/>
    <w:rsid w:val="00590B52"/>
    <w:rsid w:val="005919D0"/>
    <w:rsid w:val="00592302"/>
    <w:rsid w:val="005924E2"/>
    <w:rsid w:val="005934CA"/>
    <w:rsid w:val="005941FB"/>
    <w:rsid w:val="005956E6"/>
    <w:rsid w:val="005959C8"/>
    <w:rsid w:val="00597177"/>
    <w:rsid w:val="00597F0E"/>
    <w:rsid w:val="005A0200"/>
    <w:rsid w:val="005A1DC5"/>
    <w:rsid w:val="005A2526"/>
    <w:rsid w:val="005A25B4"/>
    <w:rsid w:val="005A2CF0"/>
    <w:rsid w:val="005A46DF"/>
    <w:rsid w:val="005A6569"/>
    <w:rsid w:val="005A6B9A"/>
    <w:rsid w:val="005A7BE8"/>
    <w:rsid w:val="005A7C8F"/>
    <w:rsid w:val="005B14E0"/>
    <w:rsid w:val="005B1BEF"/>
    <w:rsid w:val="005B24B8"/>
    <w:rsid w:val="005B281E"/>
    <w:rsid w:val="005B3D77"/>
    <w:rsid w:val="005B3FBF"/>
    <w:rsid w:val="005B4214"/>
    <w:rsid w:val="005B4E25"/>
    <w:rsid w:val="005B6093"/>
    <w:rsid w:val="005B775B"/>
    <w:rsid w:val="005C0716"/>
    <w:rsid w:val="005C1026"/>
    <w:rsid w:val="005C1607"/>
    <w:rsid w:val="005C1E85"/>
    <w:rsid w:val="005C35D7"/>
    <w:rsid w:val="005C395B"/>
    <w:rsid w:val="005C4971"/>
    <w:rsid w:val="005C4C2C"/>
    <w:rsid w:val="005C4E1D"/>
    <w:rsid w:val="005C5E40"/>
    <w:rsid w:val="005C65C8"/>
    <w:rsid w:val="005C6AB7"/>
    <w:rsid w:val="005C6CBF"/>
    <w:rsid w:val="005C6FC6"/>
    <w:rsid w:val="005C72C4"/>
    <w:rsid w:val="005C796D"/>
    <w:rsid w:val="005C7F09"/>
    <w:rsid w:val="005D175C"/>
    <w:rsid w:val="005D22DC"/>
    <w:rsid w:val="005D27FD"/>
    <w:rsid w:val="005D2C50"/>
    <w:rsid w:val="005D46BA"/>
    <w:rsid w:val="005D6BAC"/>
    <w:rsid w:val="005D789C"/>
    <w:rsid w:val="005E0665"/>
    <w:rsid w:val="005E0B74"/>
    <w:rsid w:val="005E2ADE"/>
    <w:rsid w:val="005E2C9D"/>
    <w:rsid w:val="005E4D68"/>
    <w:rsid w:val="005E6FDD"/>
    <w:rsid w:val="005E7559"/>
    <w:rsid w:val="005F0B0F"/>
    <w:rsid w:val="005F1364"/>
    <w:rsid w:val="005F245A"/>
    <w:rsid w:val="005F278D"/>
    <w:rsid w:val="005F2845"/>
    <w:rsid w:val="005F35B2"/>
    <w:rsid w:val="005F3C0B"/>
    <w:rsid w:val="005F427E"/>
    <w:rsid w:val="005F43B4"/>
    <w:rsid w:val="005F43BE"/>
    <w:rsid w:val="005F4D18"/>
    <w:rsid w:val="005F501B"/>
    <w:rsid w:val="005F682D"/>
    <w:rsid w:val="005F6AF9"/>
    <w:rsid w:val="005F7405"/>
    <w:rsid w:val="005F767B"/>
    <w:rsid w:val="005F7C79"/>
    <w:rsid w:val="0060041D"/>
    <w:rsid w:val="006005C4"/>
    <w:rsid w:val="00601064"/>
    <w:rsid w:val="0060112C"/>
    <w:rsid w:val="006011BA"/>
    <w:rsid w:val="00601C6F"/>
    <w:rsid w:val="00602D65"/>
    <w:rsid w:val="006044D2"/>
    <w:rsid w:val="00605A9A"/>
    <w:rsid w:val="006076A4"/>
    <w:rsid w:val="00607F08"/>
    <w:rsid w:val="0061164F"/>
    <w:rsid w:val="006119B2"/>
    <w:rsid w:val="00612178"/>
    <w:rsid w:val="006126F4"/>
    <w:rsid w:val="00613542"/>
    <w:rsid w:val="0061417C"/>
    <w:rsid w:val="006144A9"/>
    <w:rsid w:val="00614A01"/>
    <w:rsid w:val="0061631F"/>
    <w:rsid w:val="00616E0D"/>
    <w:rsid w:val="00617247"/>
    <w:rsid w:val="00617267"/>
    <w:rsid w:val="006178B3"/>
    <w:rsid w:val="00617990"/>
    <w:rsid w:val="006228B1"/>
    <w:rsid w:val="00623FD4"/>
    <w:rsid w:val="006265B3"/>
    <w:rsid w:val="00626C0E"/>
    <w:rsid w:val="00626FB3"/>
    <w:rsid w:val="00630284"/>
    <w:rsid w:val="00630629"/>
    <w:rsid w:val="00630EC0"/>
    <w:rsid w:val="0063100A"/>
    <w:rsid w:val="00631466"/>
    <w:rsid w:val="00631DD2"/>
    <w:rsid w:val="00633995"/>
    <w:rsid w:val="00635221"/>
    <w:rsid w:val="006360D6"/>
    <w:rsid w:val="00636851"/>
    <w:rsid w:val="00637359"/>
    <w:rsid w:val="006376BE"/>
    <w:rsid w:val="00640264"/>
    <w:rsid w:val="00640BB3"/>
    <w:rsid w:val="00640F80"/>
    <w:rsid w:val="00644742"/>
    <w:rsid w:val="00644816"/>
    <w:rsid w:val="00644CC7"/>
    <w:rsid w:val="006454E9"/>
    <w:rsid w:val="006456ED"/>
    <w:rsid w:val="00645FA5"/>
    <w:rsid w:val="00646092"/>
    <w:rsid w:val="00646E27"/>
    <w:rsid w:val="0065096F"/>
    <w:rsid w:val="00650D19"/>
    <w:rsid w:val="00654ED1"/>
    <w:rsid w:val="00655A67"/>
    <w:rsid w:val="00656189"/>
    <w:rsid w:val="00656644"/>
    <w:rsid w:val="00656B5E"/>
    <w:rsid w:val="00656EDF"/>
    <w:rsid w:val="00657943"/>
    <w:rsid w:val="00657DC3"/>
    <w:rsid w:val="00660E93"/>
    <w:rsid w:val="006610EC"/>
    <w:rsid w:val="00662032"/>
    <w:rsid w:val="00662122"/>
    <w:rsid w:val="00662670"/>
    <w:rsid w:val="00662C96"/>
    <w:rsid w:val="00662DF8"/>
    <w:rsid w:val="0066345F"/>
    <w:rsid w:val="00663C4F"/>
    <w:rsid w:val="00663C63"/>
    <w:rsid w:val="00663F3B"/>
    <w:rsid w:val="0066440D"/>
    <w:rsid w:val="00664A24"/>
    <w:rsid w:val="00665602"/>
    <w:rsid w:val="0066738C"/>
    <w:rsid w:val="00667EDE"/>
    <w:rsid w:val="00670B3B"/>
    <w:rsid w:val="006719F1"/>
    <w:rsid w:val="006725B9"/>
    <w:rsid w:val="006725BC"/>
    <w:rsid w:val="00672ED4"/>
    <w:rsid w:val="006738ED"/>
    <w:rsid w:val="00674FB1"/>
    <w:rsid w:val="00675881"/>
    <w:rsid w:val="006766F3"/>
    <w:rsid w:val="006767DB"/>
    <w:rsid w:val="006777C0"/>
    <w:rsid w:val="00677920"/>
    <w:rsid w:val="00677FE4"/>
    <w:rsid w:val="00680E71"/>
    <w:rsid w:val="00681BDD"/>
    <w:rsid w:val="00681DB2"/>
    <w:rsid w:val="0068249A"/>
    <w:rsid w:val="0068373F"/>
    <w:rsid w:val="006847E0"/>
    <w:rsid w:val="0068556B"/>
    <w:rsid w:val="00685AB0"/>
    <w:rsid w:val="00685E75"/>
    <w:rsid w:val="00686E14"/>
    <w:rsid w:val="00690670"/>
    <w:rsid w:val="006917E8"/>
    <w:rsid w:val="00692A3D"/>
    <w:rsid w:val="00692C30"/>
    <w:rsid w:val="006937DE"/>
    <w:rsid w:val="00694E31"/>
    <w:rsid w:val="0069538B"/>
    <w:rsid w:val="006955BF"/>
    <w:rsid w:val="006967DC"/>
    <w:rsid w:val="006969E8"/>
    <w:rsid w:val="00697027"/>
    <w:rsid w:val="00697CC1"/>
    <w:rsid w:val="006A13D4"/>
    <w:rsid w:val="006A1941"/>
    <w:rsid w:val="006A1A80"/>
    <w:rsid w:val="006A316A"/>
    <w:rsid w:val="006A37F3"/>
    <w:rsid w:val="006A3FAD"/>
    <w:rsid w:val="006A4378"/>
    <w:rsid w:val="006A4B99"/>
    <w:rsid w:val="006A4FEC"/>
    <w:rsid w:val="006A52E2"/>
    <w:rsid w:val="006A536A"/>
    <w:rsid w:val="006A57A9"/>
    <w:rsid w:val="006A735F"/>
    <w:rsid w:val="006B16BE"/>
    <w:rsid w:val="006B17D0"/>
    <w:rsid w:val="006B1B00"/>
    <w:rsid w:val="006B1DB6"/>
    <w:rsid w:val="006B38D9"/>
    <w:rsid w:val="006B43F5"/>
    <w:rsid w:val="006B4FF4"/>
    <w:rsid w:val="006B5039"/>
    <w:rsid w:val="006B759F"/>
    <w:rsid w:val="006C04BC"/>
    <w:rsid w:val="006C164C"/>
    <w:rsid w:val="006C17C9"/>
    <w:rsid w:val="006C1D7A"/>
    <w:rsid w:val="006C250C"/>
    <w:rsid w:val="006C57B4"/>
    <w:rsid w:val="006C5E1B"/>
    <w:rsid w:val="006C6149"/>
    <w:rsid w:val="006C641D"/>
    <w:rsid w:val="006C66D3"/>
    <w:rsid w:val="006C6D83"/>
    <w:rsid w:val="006C7434"/>
    <w:rsid w:val="006C7B81"/>
    <w:rsid w:val="006C7C14"/>
    <w:rsid w:val="006D041B"/>
    <w:rsid w:val="006D1DB0"/>
    <w:rsid w:val="006D2391"/>
    <w:rsid w:val="006D24D0"/>
    <w:rsid w:val="006D3715"/>
    <w:rsid w:val="006D565C"/>
    <w:rsid w:val="006D5E59"/>
    <w:rsid w:val="006E0AEA"/>
    <w:rsid w:val="006E1821"/>
    <w:rsid w:val="006E1E91"/>
    <w:rsid w:val="006E1F56"/>
    <w:rsid w:val="006E2727"/>
    <w:rsid w:val="006E2907"/>
    <w:rsid w:val="006E36BA"/>
    <w:rsid w:val="006E38E4"/>
    <w:rsid w:val="006E3D0B"/>
    <w:rsid w:val="006E53C6"/>
    <w:rsid w:val="006E56A5"/>
    <w:rsid w:val="006E58AA"/>
    <w:rsid w:val="006E5BA5"/>
    <w:rsid w:val="006E5D6A"/>
    <w:rsid w:val="006E602D"/>
    <w:rsid w:val="006E7B76"/>
    <w:rsid w:val="006F0208"/>
    <w:rsid w:val="006F0995"/>
    <w:rsid w:val="006F1416"/>
    <w:rsid w:val="006F1D10"/>
    <w:rsid w:val="006F43FB"/>
    <w:rsid w:val="006F4FAF"/>
    <w:rsid w:val="006F624D"/>
    <w:rsid w:val="006F6DBB"/>
    <w:rsid w:val="006F6FED"/>
    <w:rsid w:val="00700280"/>
    <w:rsid w:val="00701044"/>
    <w:rsid w:val="00701829"/>
    <w:rsid w:val="00702D95"/>
    <w:rsid w:val="00702FCA"/>
    <w:rsid w:val="00704756"/>
    <w:rsid w:val="00704A4B"/>
    <w:rsid w:val="00704DFA"/>
    <w:rsid w:val="0070524F"/>
    <w:rsid w:val="00705C99"/>
    <w:rsid w:val="007069CA"/>
    <w:rsid w:val="00707F46"/>
    <w:rsid w:val="00710043"/>
    <w:rsid w:val="00711270"/>
    <w:rsid w:val="00715934"/>
    <w:rsid w:val="00715A34"/>
    <w:rsid w:val="00716F91"/>
    <w:rsid w:val="0071789D"/>
    <w:rsid w:val="00717D49"/>
    <w:rsid w:val="00720F38"/>
    <w:rsid w:val="007213E5"/>
    <w:rsid w:val="00721621"/>
    <w:rsid w:val="00722A50"/>
    <w:rsid w:val="00723D6D"/>
    <w:rsid w:val="00725780"/>
    <w:rsid w:val="00726A79"/>
    <w:rsid w:val="00727436"/>
    <w:rsid w:val="00727DD8"/>
    <w:rsid w:val="00730BFC"/>
    <w:rsid w:val="00730D0A"/>
    <w:rsid w:val="00731057"/>
    <w:rsid w:val="007313DF"/>
    <w:rsid w:val="0073216F"/>
    <w:rsid w:val="00733605"/>
    <w:rsid w:val="00733C0B"/>
    <w:rsid w:val="00734228"/>
    <w:rsid w:val="007347E4"/>
    <w:rsid w:val="00734AFF"/>
    <w:rsid w:val="00735008"/>
    <w:rsid w:val="00735FC4"/>
    <w:rsid w:val="00736D4F"/>
    <w:rsid w:val="007374DF"/>
    <w:rsid w:val="007422A4"/>
    <w:rsid w:val="00742B5C"/>
    <w:rsid w:val="00743265"/>
    <w:rsid w:val="007438B4"/>
    <w:rsid w:val="00743DBF"/>
    <w:rsid w:val="0074477B"/>
    <w:rsid w:val="0074577C"/>
    <w:rsid w:val="0074585B"/>
    <w:rsid w:val="007465C8"/>
    <w:rsid w:val="007508EA"/>
    <w:rsid w:val="00750EB1"/>
    <w:rsid w:val="00751FE8"/>
    <w:rsid w:val="00754590"/>
    <w:rsid w:val="0075488A"/>
    <w:rsid w:val="0075539A"/>
    <w:rsid w:val="00755AFC"/>
    <w:rsid w:val="007569A9"/>
    <w:rsid w:val="0075747A"/>
    <w:rsid w:val="00760BFB"/>
    <w:rsid w:val="00761227"/>
    <w:rsid w:val="00762835"/>
    <w:rsid w:val="00762F39"/>
    <w:rsid w:val="0076319B"/>
    <w:rsid w:val="007633B8"/>
    <w:rsid w:val="00763670"/>
    <w:rsid w:val="007645F3"/>
    <w:rsid w:val="00764DBC"/>
    <w:rsid w:val="00764E5C"/>
    <w:rsid w:val="00766F36"/>
    <w:rsid w:val="007700FD"/>
    <w:rsid w:val="0077060C"/>
    <w:rsid w:val="00774CDE"/>
    <w:rsid w:val="0077509B"/>
    <w:rsid w:val="00775163"/>
    <w:rsid w:val="00776052"/>
    <w:rsid w:val="00776A62"/>
    <w:rsid w:val="00777206"/>
    <w:rsid w:val="007812AF"/>
    <w:rsid w:val="007812D6"/>
    <w:rsid w:val="00781F14"/>
    <w:rsid w:val="007842E0"/>
    <w:rsid w:val="0078527B"/>
    <w:rsid w:val="007854A9"/>
    <w:rsid w:val="00787C20"/>
    <w:rsid w:val="007905D9"/>
    <w:rsid w:val="00790F3A"/>
    <w:rsid w:val="00792310"/>
    <w:rsid w:val="00792AAA"/>
    <w:rsid w:val="00792DAC"/>
    <w:rsid w:val="00793950"/>
    <w:rsid w:val="00793998"/>
    <w:rsid w:val="00793CDE"/>
    <w:rsid w:val="0079680B"/>
    <w:rsid w:val="00796B04"/>
    <w:rsid w:val="007A0D8B"/>
    <w:rsid w:val="007A1A69"/>
    <w:rsid w:val="007A2895"/>
    <w:rsid w:val="007A318A"/>
    <w:rsid w:val="007A3AA6"/>
    <w:rsid w:val="007A4C69"/>
    <w:rsid w:val="007A5A5A"/>
    <w:rsid w:val="007A67E7"/>
    <w:rsid w:val="007A6A0E"/>
    <w:rsid w:val="007A7451"/>
    <w:rsid w:val="007A7B74"/>
    <w:rsid w:val="007A7F3D"/>
    <w:rsid w:val="007B03F7"/>
    <w:rsid w:val="007B1045"/>
    <w:rsid w:val="007B1753"/>
    <w:rsid w:val="007B2C8A"/>
    <w:rsid w:val="007B2E65"/>
    <w:rsid w:val="007B4B63"/>
    <w:rsid w:val="007B4D87"/>
    <w:rsid w:val="007B4F85"/>
    <w:rsid w:val="007B6694"/>
    <w:rsid w:val="007B7BC4"/>
    <w:rsid w:val="007B7CC2"/>
    <w:rsid w:val="007C05F0"/>
    <w:rsid w:val="007C069B"/>
    <w:rsid w:val="007C2920"/>
    <w:rsid w:val="007C3077"/>
    <w:rsid w:val="007C35AF"/>
    <w:rsid w:val="007C3A0C"/>
    <w:rsid w:val="007C3A45"/>
    <w:rsid w:val="007C3E98"/>
    <w:rsid w:val="007C4F12"/>
    <w:rsid w:val="007C6957"/>
    <w:rsid w:val="007C735C"/>
    <w:rsid w:val="007C750F"/>
    <w:rsid w:val="007D0495"/>
    <w:rsid w:val="007D0634"/>
    <w:rsid w:val="007D0A59"/>
    <w:rsid w:val="007D1AB3"/>
    <w:rsid w:val="007D1C0E"/>
    <w:rsid w:val="007D205B"/>
    <w:rsid w:val="007D25CF"/>
    <w:rsid w:val="007D5AAF"/>
    <w:rsid w:val="007D5C5C"/>
    <w:rsid w:val="007D7546"/>
    <w:rsid w:val="007E05A4"/>
    <w:rsid w:val="007E0A47"/>
    <w:rsid w:val="007E1427"/>
    <w:rsid w:val="007E1987"/>
    <w:rsid w:val="007E265C"/>
    <w:rsid w:val="007E26D1"/>
    <w:rsid w:val="007E27EC"/>
    <w:rsid w:val="007E4F99"/>
    <w:rsid w:val="007E5782"/>
    <w:rsid w:val="007F07F9"/>
    <w:rsid w:val="007F12C7"/>
    <w:rsid w:val="007F268D"/>
    <w:rsid w:val="007F34B1"/>
    <w:rsid w:val="007F3739"/>
    <w:rsid w:val="007F3D6A"/>
    <w:rsid w:val="007F4725"/>
    <w:rsid w:val="007F4C5B"/>
    <w:rsid w:val="007F4E15"/>
    <w:rsid w:val="007F4F0C"/>
    <w:rsid w:val="007F5700"/>
    <w:rsid w:val="007F6D89"/>
    <w:rsid w:val="007F7666"/>
    <w:rsid w:val="00800D78"/>
    <w:rsid w:val="0080384B"/>
    <w:rsid w:val="00806642"/>
    <w:rsid w:val="00806D9A"/>
    <w:rsid w:val="0080709C"/>
    <w:rsid w:val="00807564"/>
    <w:rsid w:val="008077D8"/>
    <w:rsid w:val="0080786B"/>
    <w:rsid w:val="00807EBF"/>
    <w:rsid w:val="008103BD"/>
    <w:rsid w:val="00811123"/>
    <w:rsid w:val="00811912"/>
    <w:rsid w:val="00811965"/>
    <w:rsid w:val="00812047"/>
    <w:rsid w:val="0081214B"/>
    <w:rsid w:val="008128B7"/>
    <w:rsid w:val="00813BCD"/>
    <w:rsid w:val="00814214"/>
    <w:rsid w:val="00814639"/>
    <w:rsid w:val="0081466D"/>
    <w:rsid w:val="00814AE9"/>
    <w:rsid w:val="00816B82"/>
    <w:rsid w:val="00820154"/>
    <w:rsid w:val="00820C1A"/>
    <w:rsid w:val="00821020"/>
    <w:rsid w:val="00821294"/>
    <w:rsid w:val="008213DE"/>
    <w:rsid w:val="00821B50"/>
    <w:rsid w:val="0082469F"/>
    <w:rsid w:val="0082488A"/>
    <w:rsid w:val="00824D43"/>
    <w:rsid w:val="008251B3"/>
    <w:rsid w:val="008254F6"/>
    <w:rsid w:val="00826491"/>
    <w:rsid w:val="00826712"/>
    <w:rsid w:val="00827525"/>
    <w:rsid w:val="00827A0C"/>
    <w:rsid w:val="00827A47"/>
    <w:rsid w:val="0083001E"/>
    <w:rsid w:val="008303C0"/>
    <w:rsid w:val="00830B52"/>
    <w:rsid w:val="00830B53"/>
    <w:rsid w:val="00831209"/>
    <w:rsid w:val="0083163A"/>
    <w:rsid w:val="008317A0"/>
    <w:rsid w:val="00831D5B"/>
    <w:rsid w:val="00832740"/>
    <w:rsid w:val="0083303F"/>
    <w:rsid w:val="0083339E"/>
    <w:rsid w:val="008337C9"/>
    <w:rsid w:val="00834128"/>
    <w:rsid w:val="008350A4"/>
    <w:rsid w:val="0083547F"/>
    <w:rsid w:val="008358D5"/>
    <w:rsid w:val="008371A2"/>
    <w:rsid w:val="00840260"/>
    <w:rsid w:val="00840A29"/>
    <w:rsid w:val="0084102F"/>
    <w:rsid w:val="008416D6"/>
    <w:rsid w:val="0084181B"/>
    <w:rsid w:val="00841E98"/>
    <w:rsid w:val="00843377"/>
    <w:rsid w:val="00843575"/>
    <w:rsid w:val="00844DFD"/>
    <w:rsid w:val="00844F50"/>
    <w:rsid w:val="00847890"/>
    <w:rsid w:val="008478A0"/>
    <w:rsid w:val="0085130C"/>
    <w:rsid w:val="00851C88"/>
    <w:rsid w:val="00854617"/>
    <w:rsid w:val="008550D2"/>
    <w:rsid w:val="00855D22"/>
    <w:rsid w:val="0085793C"/>
    <w:rsid w:val="0086005B"/>
    <w:rsid w:val="00860BCA"/>
    <w:rsid w:val="00860D86"/>
    <w:rsid w:val="008611CB"/>
    <w:rsid w:val="00861429"/>
    <w:rsid w:val="00861B7A"/>
    <w:rsid w:val="0086218B"/>
    <w:rsid w:val="00862274"/>
    <w:rsid w:val="00862D4E"/>
    <w:rsid w:val="00863150"/>
    <w:rsid w:val="0086573E"/>
    <w:rsid w:val="00865C64"/>
    <w:rsid w:val="00865FA4"/>
    <w:rsid w:val="008664CB"/>
    <w:rsid w:val="00866811"/>
    <w:rsid w:val="008668FF"/>
    <w:rsid w:val="00867CC6"/>
    <w:rsid w:val="008707A3"/>
    <w:rsid w:val="00871F89"/>
    <w:rsid w:val="00873819"/>
    <w:rsid w:val="00874253"/>
    <w:rsid w:val="00874A48"/>
    <w:rsid w:val="00874AC7"/>
    <w:rsid w:val="0087518E"/>
    <w:rsid w:val="00875AB9"/>
    <w:rsid w:val="00875CB1"/>
    <w:rsid w:val="0087661C"/>
    <w:rsid w:val="00876A85"/>
    <w:rsid w:val="00876EF7"/>
    <w:rsid w:val="00880FDE"/>
    <w:rsid w:val="008816B3"/>
    <w:rsid w:val="008826E0"/>
    <w:rsid w:val="00882E52"/>
    <w:rsid w:val="0088316A"/>
    <w:rsid w:val="00884268"/>
    <w:rsid w:val="0088503A"/>
    <w:rsid w:val="008853AE"/>
    <w:rsid w:val="00885C9F"/>
    <w:rsid w:val="0088616F"/>
    <w:rsid w:val="00886586"/>
    <w:rsid w:val="00887323"/>
    <w:rsid w:val="00887B79"/>
    <w:rsid w:val="00887CF2"/>
    <w:rsid w:val="008904BF"/>
    <w:rsid w:val="008905CD"/>
    <w:rsid w:val="00892487"/>
    <w:rsid w:val="00893F07"/>
    <w:rsid w:val="00894591"/>
    <w:rsid w:val="0089527F"/>
    <w:rsid w:val="00895B64"/>
    <w:rsid w:val="00896288"/>
    <w:rsid w:val="008964F2"/>
    <w:rsid w:val="0089729F"/>
    <w:rsid w:val="00897AA0"/>
    <w:rsid w:val="00897D65"/>
    <w:rsid w:val="008A0870"/>
    <w:rsid w:val="008A19B6"/>
    <w:rsid w:val="008A1A15"/>
    <w:rsid w:val="008A1AE0"/>
    <w:rsid w:val="008A23AC"/>
    <w:rsid w:val="008A31CD"/>
    <w:rsid w:val="008A320A"/>
    <w:rsid w:val="008A3F2A"/>
    <w:rsid w:val="008A40DC"/>
    <w:rsid w:val="008A443A"/>
    <w:rsid w:val="008A47D6"/>
    <w:rsid w:val="008A5636"/>
    <w:rsid w:val="008A5D80"/>
    <w:rsid w:val="008A623A"/>
    <w:rsid w:val="008A65F9"/>
    <w:rsid w:val="008A7180"/>
    <w:rsid w:val="008A7A82"/>
    <w:rsid w:val="008A7ABB"/>
    <w:rsid w:val="008A7C0A"/>
    <w:rsid w:val="008B11AB"/>
    <w:rsid w:val="008B1AFF"/>
    <w:rsid w:val="008B1EE9"/>
    <w:rsid w:val="008B294F"/>
    <w:rsid w:val="008B2FAC"/>
    <w:rsid w:val="008B4986"/>
    <w:rsid w:val="008B5DBF"/>
    <w:rsid w:val="008B7435"/>
    <w:rsid w:val="008C05D4"/>
    <w:rsid w:val="008C0ABF"/>
    <w:rsid w:val="008C0F7E"/>
    <w:rsid w:val="008C152D"/>
    <w:rsid w:val="008C3AC5"/>
    <w:rsid w:val="008C4340"/>
    <w:rsid w:val="008C5898"/>
    <w:rsid w:val="008C5959"/>
    <w:rsid w:val="008C647F"/>
    <w:rsid w:val="008C6E63"/>
    <w:rsid w:val="008C70E5"/>
    <w:rsid w:val="008C7240"/>
    <w:rsid w:val="008C7818"/>
    <w:rsid w:val="008D1963"/>
    <w:rsid w:val="008D1C04"/>
    <w:rsid w:val="008D2246"/>
    <w:rsid w:val="008D2392"/>
    <w:rsid w:val="008D2610"/>
    <w:rsid w:val="008D2A2D"/>
    <w:rsid w:val="008D2FD1"/>
    <w:rsid w:val="008D3620"/>
    <w:rsid w:val="008D423A"/>
    <w:rsid w:val="008D7545"/>
    <w:rsid w:val="008D776C"/>
    <w:rsid w:val="008E139D"/>
    <w:rsid w:val="008E1596"/>
    <w:rsid w:val="008E187D"/>
    <w:rsid w:val="008E19B5"/>
    <w:rsid w:val="008E1B5A"/>
    <w:rsid w:val="008E2823"/>
    <w:rsid w:val="008E2D1B"/>
    <w:rsid w:val="008E304E"/>
    <w:rsid w:val="008E38FF"/>
    <w:rsid w:val="008E4290"/>
    <w:rsid w:val="008E4A39"/>
    <w:rsid w:val="008E4FD2"/>
    <w:rsid w:val="008E50D3"/>
    <w:rsid w:val="008E6111"/>
    <w:rsid w:val="008E74C6"/>
    <w:rsid w:val="008E7BAA"/>
    <w:rsid w:val="008F1317"/>
    <w:rsid w:val="008F22AE"/>
    <w:rsid w:val="008F2C13"/>
    <w:rsid w:val="008F2E8B"/>
    <w:rsid w:val="008F3B92"/>
    <w:rsid w:val="008F5759"/>
    <w:rsid w:val="008F5C4E"/>
    <w:rsid w:val="008F61D8"/>
    <w:rsid w:val="008F7087"/>
    <w:rsid w:val="008F72B9"/>
    <w:rsid w:val="008F79EB"/>
    <w:rsid w:val="00900439"/>
    <w:rsid w:val="00901918"/>
    <w:rsid w:val="0090226F"/>
    <w:rsid w:val="009027C3"/>
    <w:rsid w:val="00903F29"/>
    <w:rsid w:val="00904B74"/>
    <w:rsid w:val="00904F7B"/>
    <w:rsid w:val="00907521"/>
    <w:rsid w:val="00912786"/>
    <w:rsid w:val="009129D6"/>
    <w:rsid w:val="00913CC4"/>
    <w:rsid w:val="00913EFA"/>
    <w:rsid w:val="009148A9"/>
    <w:rsid w:val="009155CC"/>
    <w:rsid w:val="00915F57"/>
    <w:rsid w:val="0091685C"/>
    <w:rsid w:val="00917129"/>
    <w:rsid w:val="00917C91"/>
    <w:rsid w:val="00920995"/>
    <w:rsid w:val="00922107"/>
    <w:rsid w:val="009229A0"/>
    <w:rsid w:val="00922F0F"/>
    <w:rsid w:val="009231AA"/>
    <w:rsid w:val="00923620"/>
    <w:rsid w:val="0092407C"/>
    <w:rsid w:val="00924321"/>
    <w:rsid w:val="00924B15"/>
    <w:rsid w:val="00925631"/>
    <w:rsid w:val="009276EA"/>
    <w:rsid w:val="0093079B"/>
    <w:rsid w:val="00933246"/>
    <w:rsid w:val="00933C8F"/>
    <w:rsid w:val="009345C2"/>
    <w:rsid w:val="00934671"/>
    <w:rsid w:val="00935247"/>
    <w:rsid w:val="009357BA"/>
    <w:rsid w:val="00937613"/>
    <w:rsid w:val="00937E2A"/>
    <w:rsid w:val="009404AC"/>
    <w:rsid w:val="00940954"/>
    <w:rsid w:val="00942D03"/>
    <w:rsid w:val="00943FB2"/>
    <w:rsid w:val="009446C2"/>
    <w:rsid w:val="00946281"/>
    <w:rsid w:val="009464B1"/>
    <w:rsid w:val="00946B95"/>
    <w:rsid w:val="0094799B"/>
    <w:rsid w:val="00950280"/>
    <w:rsid w:val="00951B08"/>
    <w:rsid w:val="00954182"/>
    <w:rsid w:val="00954D4E"/>
    <w:rsid w:val="00954F3B"/>
    <w:rsid w:val="0095564E"/>
    <w:rsid w:val="00957DF7"/>
    <w:rsid w:val="00957E92"/>
    <w:rsid w:val="00961CB5"/>
    <w:rsid w:val="00963121"/>
    <w:rsid w:val="0096349E"/>
    <w:rsid w:val="0096412A"/>
    <w:rsid w:val="009664FB"/>
    <w:rsid w:val="00966FC1"/>
    <w:rsid w:val="00970C91"/>
    <w:rsid w:val="0097197C"/>
    <w:rsid w:val="00971C50"/>
    <w:rsid w:val="009721DA"/>
    <w:rsid w:val="00972D2C"/>
    <w:rsid w:val="009730A2"/>
    <w:rsid w:val="0097336E"/>
    <w:rsid w:val="009740E4"/>
    <w:rsid w:val="00974CAB"/>
    <w:rsid w:val="00974DB1"/>
    <w:rsid w:val="0097531C"/>
    <w:rsid w:val="00975354"/>
    <w:rsid w:val="00975754"/>
    <w:rsid w:val="009767FD"/>
    <w:rsid w:val="0097771A"/>
    <w:rsid w:val="00977F8A"/>
    <w:rsid w:val="009805AE"/>
    <w:rsid w:val="009807B4"/>
    <w:rsid w:val="00981714"/>
    <w:rsid w:val="00982618"/>
    <w:rsid w:val="00982EBA"/>
    <w:rsid w:val="009844A9"/>
    <w:rsid w:val="00986E3F"/>
    <w:rsid w:val="00987510"/>
    <w:rsid w:val="00987DDF"/>
    <w:rsid w:val="00990551"/>
    <w:rsid w:val="009921FB"/>
    <w:rsid w:val="00992BA0"/>
    <w:rsid w:val="0099334E"/>
    <w:rsid w:val="00994F80"/>
    <w:rsid w:val="009959BD"/>
    <w:rsid w:val="00997F96"/>
    <w:rsid w:val="009A05B8"/>
    <w:rsid w:val="009A0AE0"/>
    <w:rsid w:val="009A1250"/>
    <w:rsid w:val="009A1295"/>
    <w:rsid w:val="009A1893"/>
    <w:rsid w:val="009A295F"/>
    <w:rsid w:val="009A358D"/>
    <w:rsid w:val="009A3B2B"/>
    <w:rsid w:val="009A429B"/>
    <w:rsid w:val="009A4CCC"/>
    <w:rsid w:val="009A5D0E"/>
    <w:rsid w:val="009A6736"/>
    <w:rsid w:val="009A7A08"/>
    <w:rsid w:val="009B0C9A"/>
    <w:rsid w:val="009B1103"/>
    <w:rsid w:val="009B1440"/>
    <w:rsid w:val="009B19EC"/>
    <w:rsid w:val="009B1F1C"/>
    <w:rsid w:val="009B6AF4"/>
    <w:rsid w:val="009C15AB"/>
    <w:rsid w:val="009C15FC"/>
    <w:rsid w:val="009C2567"/>
    <w:rsid w:val="009C3F29"/>
    <w:rsid w:val="009C4EC4"/>
    <w:rsid w:val="009C6339"/>
    <w:rsid w:val="009C73E9"/>
    <w:rsid w:val="009C75D6"/>
    <w:rsid w:val="009C798E"/>
    <w:rsid w:val="009C7C6A"/>
    <w:rsid w:val="009C7EB1"/>
    <w:rsid w:val="009D1754"/>
    <w:rsid w:val="009D1844"/>
    <w:rsid w:val="009D1B97"/>
    <w:rsid w:val="009D2BA0"/>
    <w:rsid w:val="009D5D73"/>
    <w:rsid w:val="009D6504"/>
    <w:rsid w:val="009E047C"/>
    <w:rsid w:val="009E1302"/>
    <w:rsid w:val="009E1566"/>
    <w:rsid w:val="009E25EF"/>
    <w:rsid w:val="009E2A83"/>
    <w:rsid w:val="009E2BE1"/>
    <w:rsid w:val="009E2D27"/>
    <w:rsid w:val="009E3536"/>
    <w:rsid w:val="009E3D8C"/>
    <w:rsid w:val="009E4A2D"/>
    <w:rsid w:val="009E55D5"/>
    <w:rsid w:val="009E704A"/>
    <w:rsid w:val="009E78A3"/>
    <w:rsid w:val="009F22CC"/>
    <w:rsid w:val="009F2570"/>
    <w:rsid w:val="009F283E"/>
    <w:rsid w:val="009F3930"/>
    <w:rsid w:val="009F4340"/>
    <w:rsid w:val="009F4A87"/>
    <w:rsid w:val="009F55DF"/>
    <w:rsid w:val="009F6FE8"/>
    <w:rsid w:val="009F7901"/>
    <w:rsid w:val="00A004E7"/>
    <w:rsid w:val="00A0061F"/>
    <w:rsid w:val="00A01026"/>
    <w:rsid w:val="00A01AE8"/>
    <w:rsid w:val="00A0230C"/>
    <w:rsid w:val="00A0270B"/>
    <w:rsid w:val="00A02DD7"/>
    <w:rsid w:val="00A031FE"/>
    <w:rsid w:val="00A03505"/>
    <w:rsid w:val="00A03BEA"/>
    <w:rsid w:val="00A042B9"/>
    <w:rsid w:val="00A04B9D"/>
    <w:rsid w:val="00A05106"/>
    <w:rsid w:val="00A05764"/>
    <w:rsid w:val="00A05B8E"/>
    <w:rsid w:val="00A062F5"/>
    <w:rsid w:val="00A06414"/>
    <w:rsid w:val="00A07171"/>
    <w:rsid w:val="00A07268"/>
    <w:rsid w:val="00A077D0"/>
    <w:rsid w:val="00A07991"/>
    <w:rsid w:val="00A07DF1"/>
    <w:rsid w:val="00A1503C"/>
    <w:rsid w:val="00A16A6F"/>
    <w:rsid w:val="00A1712D"/>
    <w:rsid w:val="00A17D75"/>
    <w:rsid w:val="00A209F2"/>
    <w:rsid w:val="00A2130C"/>
    <w:rsid w:val="00A216D5"/>
    <w:rsid w:val="00A21F00"/>
    <w:rsid w:val="00A22E59"/>
    <w:rsid w:val="00A24216"/>
    <w:rsid w:val="00A258E3"/>
    <w:rsid w:val="00A26997"/>
    <w:rsid w:val="00A2725F"/>
    <w:rsid w:val="00A3081B"/>
    <w:rsid w:val="00A30999"/>
    <w:rsid w:val="00A32CDE"/>
    <w:rsid w:val="00A33286"/>
    <w:rsid w:val="00A334D6"/>
    <w:rsid w:val="00A3378B"/>
    <w:rsid w:val="00A33EC0"/>
    <w:rsid w:val="00A3450C"/>
    <w:rsid w:val="00A3456C"/>
    <w:rsid w:val="00A34DB6"/>
    <w:rsid w:val="00A35AFF"/>
    <w:rsid w:val="00A361A5"/>
    <w:rsid w:val="00A36A58"/>
    <w:rsid w:val="00A36D6F"/>
    <w:rsid w:val="00A373F8"/>
    <w:rsid w:val="00A37826"/>
    <w:rsid w:val="00A40BAA"/>
    <w:rsid w:val="00A4133B"/>
    <w:rsid w:val="00A41968"/>
    <w:rsid w:val="00A41C44"/>
    <w:rsid w:val="00A42043"/>
    <w:rsid w:val="00A42A0C"/>
    <w:rsid w:val="00A42D23"/>
    <w:rsid w:val="00A43602"/>
    <w:rsid w:val="00A44143"/>
    <w:rsid w:val="00A4466E"/>
    <w:rsid w:val="00A45017"/>
    <w:rsid w:val="00A4559B"/>
    <w:rsid w:val="00A45608"/>
    <w:rsid w:val="00A45C50"/>
    <w:rsid w:val="00A45FEA"/>
    <w:rsid w:val="00A46127"/>
    <w:rsid w:val="00A46709"/>
    <w:rsid w:val="00A469CB"/>
    <w:rsid w:val="00A469E2"/>
    <w:rsid w:val="00A500FF"/>
    <w:rsid w:val="00A50139"/>
    <w:rsid w:val="00A51C74"/>
    <w:rsid w:val="00A522F8"/>
    <w:rsid w:val="00A530E0"/>
    <w:rsid w:val="00A53A1F"/>
    <w:rsid w:val="00A54801"/>
    <w:rsid w:val="00A60603"/>
    <w:rsid w:val="00A60ACD"/>
    <w:rsid w:val="00A60D8B"/>
    <w:rsid w:val="00A60F56"/>
    <w:rsid w:val="00A625D6"/>
    <w:rsid w:val="00A63297"/>
    <w:rsid w:val="00A67915"/>
    <w:rsid w:val="00A6797A"/>
    <w:rsid w:val="00A67BDE"/>
    <w:rsid w:val="00A67C3A"/>
    <w:rsid w:val="00A70273"/>
    <w:rsid w:val="00A70F30"/>
    <w:rsid w:val="00A716B5"/>
    <w:rsid w:val="00A71F83"/>
    <w:rsid w:val="00A73AE0"/>
    <w:rsid w:val="00A74043"/>
    <w:rsid w:val="00A74542"/>
    <w:rsid w:val="00A74961"/>
    <w:rsid w:val="00A755B5"/>
    <w:rsid w:val="00A776C4"/>
    <w:rsid w:val="00A77FA3"/>
    <w:rsid w:val="00A806F3"/>
    <w:rsid w:val="00A80ADC"/>
    <w:rsid w:val="00A81C78"/>
    <w:rsid w:val="00A82545"/>
    <w:rsid w:val="00A82F22"/>
    <w:rsid w:val="00A83C4D"/>
    <w:rsid w:val="00A83CA2"/>
    <w:rsid w:val="00A83D0A"/>
    <w:rsid w:val="00A84F39"/>
    <w:rsid w:val="00A85B00"/>
    <w:rsid w:val="00A86827"/>
    <w:rsid w:val="00A90F9C"/>
    <w:rsid w:val="00A91130"/>
    <w:rsid w:val="00A9139D"/>
    <w:rsid w:val="00A91C5C"/>
    <w:rsid w:val="00A91CA3"/>
    <w:rsid w:val="00A922C3"/>
    <w:rsid w:val="00A9285B"/>
    <w:rsid w:val="00A93C03"/>
    <w:rsid w:val="00A942BC"/>
    <w:rsid w:val="00A94E7E"/>
    <w:rsid w:val="00A951B0"/>
    <w:rsid w:val="00A9579A"/>
    <w:rsid w:val="00A96746"/>
    <w:rsid w:val="00A968B6"/>
    <w:rsid w:val="00AA187E"/>
    <w:rsid w:val="00AA1B0D"/>
    <w:rsid w:val="00AA1D33"/>
    <w:rsid w:val="00AA28F1"/>
    <w:rsid w:val="00AA45FA"/>
    <w:rsid w:val="00AA574D"/>
    <w:rsid w:val="00AA5944"/>
    <w:rsid w:val="00AA5CF0"/>
    <w:rsid w:val="00AA62BC"/>
    <w:rsid w:val="00AB002D"/>
    <w:rsid w:val="00AB17E5"/>
    <w:rsid w:val="00AB1BEF"/>
    <w:rsid w:val="00AB1DCD"/>
    <w:rsid w:val="00AB2A22"/>
    <w:rsid w:val="00AB2EA4"/>
    <w:rsid w:val="00AB3FDF"/>
    <w:rsid w:val="00AB45D7"/>
    <w:rsid w:val="00AB4962"/>
    <w:rsid w:val="00AB5D28"/>
    <w:rsid w:val="00AB6B1B"/>
    <w:rsid w:val="00AB6C0C"/>
    <w:rsid w:val="00AC01B8"/>
    <w:rsid w:val="00AC0878"/>
    <w:rsid w:val="00AC0A97"/>
    <w:rsid w:val="00AC14AD"/>
    <w:rsid w:val="00AC18A4"/>
    <w:rsid w:val="00AC7A18"/>
    <w:rsid w:val="00AC7CBD"/>
    <w:rsid w:val="00AD0627"/>
    <w:rsid w:val="00AD12D0"/>
    <w:rsid w:val="00AD1602"/>
    <w:rsid w:val="00AD1F40"/>
    <w:rsid w:val="00AD26EA"/>
    <w:rsid w:val="00AD2808"/>
    <w:rsid w:val="00AD2BCA"/>
    <w:rsid w:val="00AD3FAD"/>
    <w:rsid w:val="00AD5A81"/>
    <w:rsid w:val="00AD5EC4"/>
    <w:rsid w:val="00AD77EA"/>
    <w:rsid w:val="00AD7EC0"/>
    <w:rsid w:val="00AE1440"/>
    <w:rsid w:val="00AE1E10"/>
    <w:rsid w:val="00AE259E"/>
    <w:rsid w:val="00AE29CE"/>
    <w:rsid w:val="00AE3AAB"/>
    <w:rsid w:val="00AE3FA8"/>
    <w:rsid w:val="00AE519D"/>
    <w:rsid w:val="00AE5D36"/>
    <w:rsid w:val="00AF20E1"/>
    <w:rsid w:val="00AF2CE1"/>
    <w:rsid w:val="00AF31AD"/>
    <w:rsid w:val="00AF3650"/>
    <w:rsid w:val="00AF3F42"/>
    <w:rsid w:val="00AF51B5"/>
    <w:rsid w:val="00B0128B"/>
    <w:rsid w:val="00B0145C"/>
    <w:rsid w:val="00B015C3"/>
    <w:rsid w:val="00B039ED"/>
    <w:rsid w:val="00B03D4A"/>
    <w:rsid w:val="00B05815"/>
    <w:rsid w:val="00B0612E"/>
    <w:rsid w:val="00B0700F"/>
    <w:rsid w:val="00B07FD1"/>
    <w:rsid w:val="00B1068C"/>
    <w:rsid w:val="00B1079C"/>
    <w:rsid w:val="00B11B12"/>
    <w:rsid w:val="00B12D61"/>
    <w:rsid w:val="00B130A6"/>
    <w:rsid w:val="00B134FB"/>
    <w:rsid w:val="00B1412A"/>
    <w:rsid w:val="00B143C5"/>
    <w:rsid w:val="00B1611B"/>
    <w:rsid w:val="00B171D5"/>
    <w:rsid w:val="00B17D70"/>
    <w:rsid w:val="00B2071A"/>
    <w:rsid w:val="00B20B9C"/>
    <w:rsid w:val="00B20E0F"/>
    <w:rsid w:val="00B21609"/>
    <w:rsid w:val="00B21836"/>
    <w:rsid w:val="00B21994"/>
    <w:rsid w:val="00B23121"/>
    <w:rsid w:val="00B249A0"/>
    <w:rsid w:val="00B256A7"/>
    <w:rsid w:val="00B26402"/>
    <w:rsid w:val="00B26966"/>
    <w:rsid w:val="00B27850"/>
    <w:rsid w:val="00B31BB1"/>
    <w:rsid w:val="00B31FA1"/>
    <w:rsid w:val="00B34168"/>
    <w:rsid w:val="00B345FC"/>
    <w:rsid w:val="00B351F5"/>
    <w:rsid w:val="00B3529F"/>
    <w:rsid w:val="00B36772"/>
    <w:rsid w:val="00B37EAD"/>
    <w:rsid w:val="00B37F06"/>
    <w:rsid w:val="00B40668"/>
    <w:rsid w:val="00B413F0"/>
    <w:rsid w:val="00B424B6"/>
    <w:rsid w:val="00B43772"/>
    <w:rsid w:val="00B43C72"/>
    <w:rsid w:val="00B44A60"/>
    <w:rsid w:val="00B458EB"/>
    <w:rsid w:val="00B46BC9"/>
    <w:rsid w:val="00B46C37"/>
    <w:rsid w:val="00B47A37"/>
    <w:rsid w:val="00B50016"/>
    <w:rsid w:val="00B500F4"/>
    <w:rsid w:val="00B50569"/>
    <w:rsid w:val="00B5098D"/>
    <w:rsid w:val="00B50D72"/>
    <w:rsid w:val="00B5163D"/>
    <w:rsid w:val="00B51F5B"/>
    <w:rsid w:val="00B525E8"/>
    <w:rsid w:val="00B52972"/>
    <w:rsid w:val="00B52A58"/>
    <w:rsid w:val="00B531D5"/>
    <w:rsid w:val="00B54816"/>
    <w:rsid w:val="00B54A57"/>
    <w:rsid w:val="00B54B99"/>
    <w:rsid w:val="00B5547A"/>
    <w:rsid w:val="00B556AC"/>
    <w:rsid w:val="00B57AD4"/>
    <w:rsid w:val="00B60EDB"/>
    <w:rsid w:val="00B62C38"/>
    <w:rsid w:val="00B62FFE"/>
    <w:rsid w:val="00B630AE"/>
    <w:rsid w:val="00B6541D"/>
    <w:rsid w:val="00B66328"/>
    <w:rsid w:val="00B6642D"/>
    <w:rsid w:val="00B67508"/>
    <w:rsid w:val="00B6770D"/>
    <w:rsid w:val="00B703B2"/>
    <w:rsid w:val="00B704AC"/>
    <w:rsid w:val="00B7094C"/>
    <w:rsid w:val="00B70B97"/>
    <w:rsid w:val="00B72B46"/>
    <w:rsid w:val="00B72DBB"/>
    <w:rsid w:val="00B7415A"/>
    <w:rsid w:val="00B7646A"/>
    <w:rsid w:val="00B76695"/>
    <w:rsid w:val="00B77163"/>
    <w:rsid w:val="00B7758B"/>
    <w:rsid w:val="00B816D1"/>
    <w:rsid w:val="00B820B4"/>
    <w:rsid w:val="00B82976"/>
    <w:rsid w:val="00B829BD"/>
    <w:rsid w:val="00B8318C"/>
    <w:rsid w:val="00B84D39"/>
    <w:rsid w:val="00B8528A"/>
    <w:rsid w:val="00B855A4"/>
    <w:rsid w:val="00B85CAD"/>
    <w:rsid w:val="00B922D5"/>
    <w:rsid w:val="00B929C9"/>
    <w:rsid w:val="00B92D68"/>
    <w:rsid w:val="00B94234"/>
    <w:rsid w:val="00B9466A"/>
    <w:rsid w:val="00B947A3"/>
    <w:rsid w:val="00B94DA6"/>
    <w:rsid w:val="00B95046"/>
    <w:rsid w:val="00B9532F"/>
    <w:rsid w:val="00B975C9"/>
    <w:rsid w:val="00B97DE2"/>
    <w:rsid w:val="00B97ED1"/>
    <w:rsid w:val="00BA024C"/>
    <w:rsid w:val="00BA158A"/>
    <w:rsid w:val="00BA4131"/>
    <w:rsid w:val="00BA4273"/>
    <w:rsid w:val="00BA4A85"/>
    <w:rsid w:val="00BA508B"/>
    <w:rsid w:val="00BA57FC"/>
    <w:rsid w:val="00BA63D1"/>
    <w:rsid w:val="00BB0260"/>
    <w:rsid w:val="00BB02B0"/>
    <w:rsid w:val="00BB0621"/>
    <w:rsid w:val="00BB10A4"/>
    <w:rsid w:val="00BB2E46"/>
    <w:rsid w:val="00BB2EB4"/>
    <w:rsid w:val="00BB30F5"/>
    <w:rsid w:val="00BB3B4B"/>
    <w:rsid w:val="00BB4C67"/>
    <w:rsid w:val="00BB525C"/>
    <w:rsid w:val="00BB63EE"/>
    <w:rsid w:val="00BB6849"/>
    <w:rsid w:val="00BB72AC"/>
    <w:rsid w:val="00BC32F4"/>
    <w:rsid w:val="00BC4ECA"/>
    <w:rsid w:val="00BC4FE0"/>
    <w:rsid w:val="00BC5030"/>
    <w:rsid w:val="00BC6118"/>
    <w:rsid w:val="00BC7A30"/>
    <w:rsid w:val="00BD0173"/>
    <w:rsid w:val="00BD055C"/>
    <w:rsid w:val="00BD0A5F"/>
    <w:rsid w:val="00BD2EEC"/>
    <w:rsid w:val="00BD3005"/>
    <w:rsid w:val="00BD3202"/>
    <w:rsid w:val="00BD38E6"/>
    <w:rsid w:val="00BD5647"/>
    <w:rsid w:val="00BD5901"/>
    <w:rsid w:val="00BD5A34"/>
    <w:rsid w:val="00BD5D0B"/>
    <w:rsid w:val="00BD65A1"/>
    <w:rsid w:val="00BD6B4E"/>
    <w:rsid w:val="00BD6E06"/>
    <w:rsid w:val="00BD733C"/>
    <w:rsid w:val="00BD7F42"/>
    <w:rsid w:val="00BE24B9"/>
    <w:rsid w:val="00BE3367"/>
    <w:rsid w:val="00BE4374"/>
    <w:rsid w:val="00BE4F7B"/>
    <w:rsid w:val="00BE5C13"/>
    <w:rsid w:val="00BE6B96"/>
    <w:rsid w:val="00BF04D4"/>
    <w:rsid w:val="00BF0923"/>
    <w:rsid w:val="00BF0FFD"/>
    <w:rsid w:val="00BF168B"/>
    <w:rsid w:val="00BF1C6C"/>
    <w:rsid w:val="00BF21B5"/>
    <w:rsid w:val="00BF26E1"/>
    <w:rsid w:val="00BF2EAE"/>
    <w:rsid w:val="00BF3A74"/>
    <w:rsid w:val="00BF5BDA"/>
    <w:rsid w:val="00BF5DC2"/>
    <w:rsid w:val="00BF6630"/>
    <w:rsid w:val="00BF68B0"/>
    <w:rsid w:val="00BF77C1"/>
    <w:rsid w:val="00BF7DDB"/>
    <w:rsid w:val="00BF7DE1"/>
    <w:rsid w:val="00BF7E89"/>
    <w:rsid w:val="00C02550"/>
    <w:rsid w:val="00C03367"/>
    <w:rsid w:val="00C037C9"/>
    <w:rsid w:val="00C042BB"/>
    <w:rsid w:val="00C0560E"/>
    <w:rsid w:val="00C0570D"/>
    <w:rsid w:val="00C05852"/>
    <w:rsid w:val="00C0606C"/>
    <w:rsid w:val="00C068C7"/>
    <w:rsid w:val="00C06A41"/>
    <w:rsid w:val="00C06FCD"/>
    <w:rsid w:val="00C07091"/>
    <w:rsid w:val="00C0730A"/>
    <w:rsid w:val="00C07DB1"/>
    <w:rsid w:val="00C1014A"/>
    <w:rsid w:val="00C103EA"/>
    <w:rsid w:val="00C10661"/>
    <w:rsid w:val="00C10AEE"/>
    <w:rsid w:val="00C1234F"/>
    <w:rsid w:val="00C124D2"/>
    <w:rsid w:val="00C12601"/>
    <w:rsid w:val="00C14329"/>
    <w:rsid w:val="00C14BC5"/>
    <w:rsid w:val="00C14CCB"/>
    <w:rsid w:val="00C14DAB"/>
    <w:rsid w:val="00C1561C"/>
    <w:rsid w:val="00C17182"/>
    <w:rsid w:val="00C17BD2"/>
    <w:rsid w:val="00C20829"/>
    <w:rsid w:val="00C21334"/>
    <w:rsid w:val="00C237F3"/>
    <w:rsid w:val="00C23838"/>
    <w:rsid w:val="00C23CF8"/>
    <w:rsid w:val="00C24538"/>
    <w:rsid w:val="00C24E16"/>
    <w:rsid w:val="00C24FF3"/>
    <w:rsid w:val="00C25701"/>
    <w:rsid w:val="00C26488"/>
    <w:rsid w:val="00C265B0"/>
    <w:rsid w:val="00C26F56"/>
    <w:rsid w:val="00C30146"/>
    <w:rsid w:val="00C30B6A"/>
    <w:rsid w:val="00C30FA6"/>
    <w:rsid w:val="00C30FC3"/>
    <w:rsid w:val="00C31000"/>
    <w:rsid w:val="00C3122C"/>
    <w:rsid w:val="00C32898"/>
    <w:rsid w:val="00C329CC"/>
    <w:rsid w:val="00C33571"/>
    <w:rsid w:val="00C376D6"/>
    <w:rsid w:val="00C3783C"/>
    <w:rsid w:val="00C37DFB"/>
    <w:rsid w:val="00C429D0"/>
    <w:rsid w:val="00C42B55"/>
    <w:rsid w:val="00C44E62"/>
    <w:rsid w:val="00C45A67"/>
    <w:rsid w:val="00C460E3"/>
    <w:rsid w:val="00C47430"/>
    <w:rsid w:val="00C478C1"/>
    <w:rsid w:val="00C47B80"/>
    <w:rsid w:val="00C508E6"/>
    <w:rsid w:val="00C509A3"/>
    <w:rsid w:val="00C51141"/>
    <w:rsid w:val="00C511B1"/>
    <w:rsid w:val="00C51E3B"/>
    <w:rsid w:val="00C51FD1"/>
    <w:rsid w:val="00C5217D"/>
    <w:rsid w:val="00C52EEA"/>
    <w:rsid w:val="00C536B7"/>
    <w:rsid w:val="00C546CA"/>
    <w:rsid w:val="00C55526"/>
    <w:rsid w:val="00C56055"/>
    <w:rsid w:val="00C564E5"/>
    <w:rsid w:val="00C568E3"/>
    <w:rsid w:val="00C57F4D"/>
    <w:rsid w:val="00C60551"/>
    <w:rsid w:val="00C60695"/>
    <w:rsid w:val="00C61549"/>
    <w:rsid w:val="00C624DD"/>
    <w:rsid w:val="00C629F9"/>
    <w:rsid w:val="00C62D9F"/>
    <w:rsid w:val="00C6314C"/>
    <w:rsid w:val="00C63254"/>
    <w:rsid w:val="00C63F4A"/>
    <w:rsid w:val="00C645EA"/>
    <w:rsid w:val="00C655B0"/>
    <w:rsid w:val="00C66835"/>
    <w:rsid w:val="00C67A54"/>
    <w:rsid w:val="00C7062C"/>
    <w:rsid w:val="00C71980"/>
    <w:rsid w:val="00C72A3A"/>
    <w:rsid w:val="00C72EC9"/>
    <w:rsid w:val="00C73C48"/>
    <w:rsid w:val="00C73F25"/>
    <w:rsid w:val="00C7405B"/>
    <w:rsid w:val="00C741BE"/>
    <w:rsid w:val="00C753AC"/>
    <w:rsid w:val="00C755A7"/>
    <w:rsid w:val="00C75CCD"/>
    <w:rsid w:val="00C76885"/>
    <w:rsid w:val="00C7778D"/>
    <w:rsid w:val="00C80D7E"/>
    <w:rsid w:val="00C80F5B"/>
    <w:rsid w:val="00C81C69"/>
    <w:rsid w:val="00C823A4"/>
    <w:rsid w:val="00C837D8"/>
    <w:rsid w:val="00C8444F"/>
    <w:rsid w:val="00C84E3A"/>
    <w:rsid w:val="00C86B48"/>
    <w:rsid w:val="00C86E7E"/>
    <w:rsid w:val="00C8727A"/>
    <w:rsid w:val="00C87E51"/>
    <w:rsid w:val="00C90D00"/>
    <w:rsid w:val="00C90D11"/>
    <w:rsid w:val="00C9146E"/>
    <w:rsid w:val="00C922EC"/>
    <w:rsid w:val="00C924DE"/>
    <w:rsid w:val="00C925DB"/>
    <w:rsid w:val="00C92821"/>
    <w:rsid w:val="00C9547F"/>
    <w:rsid w:val="00C95FE5"/>
    <w:rsid w:val="00C9663C"/>
    <w:rsid w:val="00C968DA"/>
    <w:rsid w:val="00C974A1"/>
    <w:rsid w:val="00C97EBF"/>
    <w:rsid w:val="00CA0AA4"/>
    <w:rsid w:val="00CA1D23"/>
    <w:rsid w:val="00CA24C5"/>
    <w:rsid w:val="00CA2D77"/>
    <w:rsid w:val="00CA42D6"/>
    <w:rsid w:val="00CA6492"/>
    <w:rsid w:val="00CA7241"/>
    <w:rsid w:val="00CA735D"/>
    <w:rsid w:val="00CA76A4"/>
    <w:rsid w:val="00CA7931"/>
    <w:rsid w:val="00CA7FCF"/>
    <w:rsid w:val="00CB0C06"/>
    <w:rsid w:val="00CB0C9E"/>
    <w:rsid w:val="00CB1A4D"/>
    <w:rsid w:val="00CB1AC9"/>
    <w:rsid w:val="00CB1D12"/>
    <w:rsid w:val="00CB20B3"/>
    <w:rsid w:val="00CB2623"/>
    <w:rsid w:val="00CB2724"/>
    <w:rsid w:val="00CB3179"/>
    <w:rsid w:val="00CB3706"/>
    <w:rsid w:val="00CB3AA2"/>
    <w:rsid w:val="00CB3DB3"/>
    <w:rsid w:val="00CB4A0A"/>
    <w:rsid w:val="00CB4AA0"/>
    <w:rsid w:val="00CB75B7"/>
    <w:rsid w:val="00CB761D"/>
    <w:rsid w:val="00CB76E5"/>
    <w:rsid w:val="00CB7D6C"/>
    <w:rsid w:val="00CC0DC4"/>
    <w:rsid w:val="00CC19AA"/>
    <w:rsid w:val="00CC254F"/>
    <w:rsid w:val="00CC3E77"/>
    <w:rsid w:val="00CC4B11"/>
    <w:rsid w:val="00CC5980"/>
    <w:rsid w:val="00CC6D92"/>
    <w:rsid w:val="00CD0DD9"/>
    <w:rsid w:val="00CD178F"/>
    <w:rsid w:val="00CD1C14"/>
    <w:rsid w:val="00CD2087"/>
    <w:rsid w:val="00CD27AE"/>
    <w:rsid w:val="00CD27E5"/>
    <w:rsid w:val="00CD3762"/>
    <w:rsid w:val="00CD48EE"/>
    <w:rsid w:val="00CE0232"/>
    <w:rsid w:val="00CE0D4F"/>
    <w:rsid w:val="00CE1698"/>
    <w:rsid w:val="00CE194A"/>
    <w:rsid w:val="00CE20EC"/>
    <w:rsid w:val="00CE43C1"/>
    <w:rsid w:val="00CE5637"/>
    <w:rsid w:val="00CE57FE"/>
    <w:rsid w:val="00CF01A7"/>
    <w:rsid w:val="00CF17DC"/>
    <w:rsid w:val="00CF37ED"/>
    <w:rsid w:val="00CF3A8E"/>
    <w:rsid w:val="00CF51F0"/>
    <w:rsid w:val="00CF5655"/>
    <w:rsid w:val="00CF79A1"/>
    <w:rsid w:val="00D0048E"/>
    <w:rsid w:val="00D00DCE"/>
    <w:rsid w:val="00D00EB0"/>
    <w:rsid w:val="00D01173"/>
    <w:rsid w:val="00D0174C"/>
    <w:rsid w:val="00D03100"/>
    <w:rsid w:val="00D037BA"/>
    <w:rsid w:val="00D038D8"/>
    <w:rsid w:val="00D04A66"/>
    <w:rsid w:val="00D05AC2"/>
    <w:rsid w:val="00D06CAF"/>
    <w:rsid w:val="00D100B7"/>
    <w:rsid w:val="00D105FD"/>
    <w:rsid w:val="00D10C9E"/>
    <w:rsid w:val="00D115B5"/>
    <w:rsid w:val="00D11CA4"/>
    <w:rsid w:val="00D120AF"/>
    <w:rsid w:val="00D1250D"/>
    <w:rsid w:val="00D13DD1"/>
    <w:rsid w:val="00D144F6"/>
    <w:rsid w:val="00D1638C"/>
    <w:rsid w:val="00D16DC9"/>
    <w:rsid w:val="00D17862"/>
    <w:rsid w:val="00D17E5B"/>
    <w:rsid w:val="00D20EE5"/>
    <w:rsid w:val="00D20F6D"/>
    <w:rsid w:val="00D2161D"/>
    <w:rsid w:val="00D2193A"/>
    <w:rsid w:val="00D21D4E"/>
    <w:rsid w:val="00D22B1D"/>
    <w:rsid w:val="00D232C4"/>
    <w:rsid w:val="00D24766"/>
    <w:rsid w:val="00D24EA7"/>
    <w:rsid w:val="00D24FBE"/>
    <w:rsid w:val="00D26555"/>
    <w:rsid w:val="00D26FC9"/>
    <w:rsid w:val="00D27965"/>
    <w:rsid w:val="00D30A64"/>
    <w:rsid w:val="00D316B4"/>
    <w:rsid w:val="00D31CF5"/>
    <w:rsid w:val="00D31DF1"/>
    <w:rsid w:val="00D32166"/>
    <w:rsid w:val="00D32DB3"/>
    <w:rsid w:val="00D32F0D"/>
    <w:rsid w:val="00D32FC8"/>
    <w:rsid w:val="00D332A8"/>
    <w:rsid w:val="00D3359C"/>
    <w:rsid w:val="00D33FD1"/>
    <w:rsid w:val="00D3437E"/>
    <w:rsid w:val="00D34A1A"/>
    <w:rsid w:val="00D3576D"/>
    <w:rsid w:val="00D359FB"/>
    <w:rsid w:val="00D372AB"/>
    <w:rsid w:val="00D374F6"/>
    <w:rsid w:val="00D4025A"/>
    <w:rsid w:val="00D40B1C"/>
    <w:rsid w:val="00D40BE0"/>
    <w:rsid w:val="00D414A8"/>
    <w:rsid w:val="00D41A77"/>
    <w:rsid w:val="00D41A92"/>
    <w:rsid w:val="00D41C39"/>
    <w:rsid w:val="00D44BAC"/>
    <w:rsid w:val="00D44E2D"/>
    <w:rsid w:val="00D4604B"/>
    <w:rsid w:val="00D461AD"/>
    <w:rsid w:val="00D463F7"/>
    <w:rsid w:val="00D47191"/>
    <w:rsid w:val="00D514A5"/>
    <w:rsid w:val="00D516B1"/>
    <w:rsid w:val="00D5194E"/>
    <w:rsid w:val="00D51C73"/>
    <w:rsid w:val="00D5249F"/>
    <w:rsid w:val="00D52BDA"/>
    <w:rsid w:val="00D531E6"/>
    <w:rsid w:val="00D53459"/>
    <w:rsid w:val="00D5478E"/>
    <w:rsid w:val="00D54CA8"/>
    <w:rsid w:val="00D54EA8"/>
    <w:rsid w:val="00D550B7"/>
    <w:rsid w:val="00D552A3"/>
    <w:rsid w:val="00D5568A"/>
    <w:rsid w:val="00D56923"/>
    <w:rsid w:val="00D56A73"/>
    <w:rsid w:val="00D6004D"/>
    <w:rsid w:val="00D6011B"/>
    <w:rsid w:val="00D6270A"/>
    <w:rsid w:val="00D63475"/>
    <w:rsid w:val="00D63BD1"/>
    <w:rsid w:val="00D63CEE"/>
    <w:rsid w:val="00D64720"/>
    <w:rsid w:val="00D64C51"/>
    <w:rsid w:val="00D65D69"/>
    <w:rsid w:val="00D66181"/>
    <w:rsid w:val="00D66BB4"/>
    <w:rsid w:val="00D66D6B"/>
    <w:rsid w:val="00D66FA8"/>
    <w:rsid w:val="00D7001E"/>
    <w:rsid w:val="00D70949"/>
    <w:rsid w:val="00D70F03"/>
    <w:rsid w:val="00D71236"/>
    <w:rsid w:val="00D71DA5"/>
    <w:rsid w:val="00D72428"/>
    <w:rsid w:val="00D72B41"/>
    <w:rsid w:val="00D72CE4"/>
    <w:rsid w:val="00D72DDC"/>
    <w:rsid w:val="00D73258"/>
    <w:rsid w:val="00D74013"/>
    <w:rsid w:val="00D74606"/>
    <w:rsid w:val="00D754CD"/>
    <w:rsid w:val="00D77434"/>
    <w:rsid w:val="00D77BAF"/>
    <w:rsid w:val="00D77F24"/>
    <w:rsid w:val="00D8006C"/>
    <w:rsid w:val="00D808BF"/>
    <w:rsid w:val="00D8090A"/>
    <w:rsid w:val="00D81690"/>
    <w:rsid w:val="00D828F4"/>
    <w:rsid w:val="00D83186"/>
    <w:rsid w:val="00D84D29"/>
    <w:rsid w:val="00D85A1F"/>
    <w:rsid w:val="00D85C8B"/>
    <w:rsid w:val="00D86638"/>
    <w:rsid w:val="00D8720B"/>
    <w:rsid w:val="00D875C5"/>
    <w:rsid w:val="00D876FF"/>
    <w:rsid w:val="00D87B0A"/>
    <w:rsid w:val="00D9339C"/>
    <w:rsid w:val="00D9566E"/>
    <w:rsid w:val="00D95E8B"/>
    <w:rsid w:val="00D960F0"/>
    <w:rsid w:val="00D96444"/>
    <w:rsid w:val="00D9714B"/>
    <w:rsid w:val="00D97CB7"/>
    <w:rsid w:val="00DA0407"/>
    <w:rsid w:val="00DA0736"/>
    <w:rsid w:val="00DA07FF"/>
    <w:rsid w:val="00DA165F"/>
    <w:rsid w:val="00DA1823"/>
    <w:rsid w:val="00DA2389"/>
    <w:rsid w:val="00DA24FA"/>
    <w:rsid w:val="00DA30DF"/>
    <w:rsid w:val="00DA3DBF"/>
    <w:rsid w:val="00DA61B2"/>
    <w:rsid w:val="00DA6FEE"/>
    <w:rsid w:val="00DA70E1"/>
    <w:rsid w:val="00DB0304"/>
    <w:rsid w:val="00DB14E3"/>
    <w:rsid w:val="00DB21B7"/>
    <w:rsid w:val="00DB231C"/>
    <w:rsid w:val="00DB2498"/>
    <w:rsid w:val="00DB2FD6"/>
    <w:rsid w:val="00DB3097"/>
    <w:rsid w:val="00DB3C10"/>
    <w:rsid w:val="00DB4831"/>
    <w:rsid w:val="00DB4B81"/>
    <w:rsid w:val="00DC02AD"/>
    <w:rsid w:val="00DC0F4A"/>
    <w:rsid w:val="00DC186E"/>
    <w:rsid w:val="00DC23DF"/>
    <w:rsid w:val="00DC2540"/>
    <w:rsid w:val="00DC2640"/>
    <w:rsid w:val="00DC281D"/>
    <w:rsid w:val="00DC316E"/>
    <w:rsid w:val="00DC33F9"/>
    <w:rsid w:val="00DC39F3"/>
    <w:rsid w:val="00DC4ACF"/>
    <w:rsid w:val="00DC4B96"/>
    <w:rsid w:val="00DC5564"/>
    <w:rsid w:val="00DC572B"/>
    <w:rsid w:val="00DC5D08"/>
    <w:rsid w:val="00DC6783"/>
    <w:rsid w:val="00DC6B9A"/>
    <w:rsid w:val="00DC766C"/>
    <w:rsid w:val="00DD0A33"/>
    <w:rsid w:val="00DD3BFC"/>
    <w:rsid w:val="00DD437C"/>
    <w:rsid w:val="00DD4FAD"/>
    <w:rsid w:val="00DD6126"/>
    <w:rsid w:val="00DD6A04"/>
    <w:rsid w:val="00DD6B2D"/>
    <w:rsid w:val="00DD6E50"/>
    <w:rsid w:val="00DD7DEE"/>
    <w:rsid w:val="00DE2039"/>
    <w:rsid w:val="00DE20E9"/>
    <w:rsid w:val="00DE2916"/>
    <w:rsid w:val="00DE2E14"/>
    <w:rsid w:val="00DE39A1"/>
    <w:rsid w:val="00DE4E65"/>
    <w:rsid w:val="00DE5B82"/>
    <w:rsid w:val="00DE6C16"/>
    <w:rsid w:val="00DE7211"/>
    <w:rsid w:val="00DE74DE"/>
    <w:rsid w:val="00DE7937"/>
    <w:rsid w:val="00DF0414"/>
    <w:rsid w:val="00DF0E41"/>
    <w:rsid w:val="00DF1121"/>
    <w:rsid w:val="00DF1517"/>
    <w:rsid w:val="00DF1792"/>
    <w:rsid w:val="00DF1938"/>
    <w:rsid w:val="00DF1C01"/>
    <w:rsid w:val="00DF2ADF"/>
    <w:rsid w:val="00DF3271"/>
    <w:rsid w:val="00DF39D7"/>
    <w:rsid w:val="00DF46D5"/>
    <w:rsid w:val="00DF51C2"/>
    <w:rsid w:val="00DF5246"/>
    <w:rsid w:val="00DF7052"/>
    <w:rsid w:val="00DF7A43"/>
    <w:rsid w:val="00DF7FC5"/>
    <w:rsid w:val="00E000B4"/>
    <w:rsid w:val="00E00AF4"/>
    <w:rsid w:val="00E00C22"/>
    <w:rsid w:val="00E010E4"/>
    <w:rsid w:val="00E0140E"/>
    <w:rsid w:val="00E016C1"/>
    <w:rsid w:val="00E019F9"/>
    <w:rsid w:val="00E01F00"/>
    <w:rsid w:val="00E02D47"/>
    <w:rsid w:val="00E030FD"/>
    <w:rsid w:val="00E0459D"/>
    <w:rsid w:val="00E04DA3"/>
    <w:rsid w:val="00E04E58"/>
    <w:rsid w:val="00E05C9B"/>
    <w:rsid w:val="00E05DFE"/>
    <w:rsid w:val="00E06146"/>
    <w:rsid w:val="00E07FCA"/>
    <w:rsid w:val="00E106B7"/>
    <w:rsid w:val="00E1108B"/>
    <w:rsid w:val="00E111C9"/>
    <w:rsid w:val="00E11237"/>
    <w:rsid w:val="00E12715"/>
    <w:rsid w:val="00E137C1"/>
    <w:rsid w:val="00E13E56"/>
    <w:rsid w:val="00E13FB8"/>
    <w:rsid w:val="00E1409F"/>
    <w:rsid w:val="00E15378"/>
    <w:rsid w:val="00E1792C"/>
    <w:rsid w:val="00E206AC"/>
    <w:rsid w:val="00E20BAE"/>
    <w:rsid w:val="00E2107A"/>
    <w:rsid w:val="00E244FB"/>
    <w:rsid w:val="00E254CD"/>
    <w:rsid w:val="00E27672"/>
    <w:rsid w:val="00E27714"/>
    <w:rsid w:val="00E278A0"/>
    <w:rsid w:val="00E303A9"/>
    <w:rsid w:val="00E30F13"/>
    <w:rsid w:val="00E3134B"/>
    <w:rsid w:val="00E317A4"/>
    <w:rsid w:val="00E31D03"/>
    <w:rsid w:val="00E31F0C"/>
    <w:rsid w:val="00E32EEB"/>
    <w:rsid w:val="00E34124"/>
    <w:rsid w:val="00E34BD2"/>
    <w:rsid w:val="00E355D5"/>
    <w:rsid w:val="00E356A0"/>
    <w:rsid w:val="00E36516"/>
    <w:rsid w:val="00E3694D"/>
    <w:rsid w:val="00E37581"/>
    <w:rsid w:val="00E37B53"/>
    <w:rsid w:val="00E4011A"/>
    <w:rsid w:val="00E40BAF"/>
    <w:rsid w:val="00E40F32"/>
    <w:rsid w:val="00E42509"/>
    <w:rsid w:val="00E432A8"/>
    <w:rsid w:val="00E44222"/>
    <w:rsid w:val="00E448D3"/>
    <w:rsid w:val="00E45525"/>
    <w:rsid w:val="00E466DC"/>
    <w:rsid w:val="00E46F1F"/>
    <w:rsid w:val="00E47BDF"/>
    <w:rsid w:val="00E50BDF"/>
    <w:rsid w:val="00E51609"/>
    <w:rsid w:val="00E51A15"/>
    <w:rsid w:val="00E51CEC"/>
    <w:rsid w:val="00E5201A"/>
    <w:rsid w:val="00E521BD"/>
    <w:rsid w:val="00E529A3"/>
    <w:rsid w:val="00E52DAA"/>
    <w:rsid w:val="00E530D2"/>
    <w:rsid w:val="00E5448A"/>
    <w:rsid w:val="00E550D0"/>
    <w:rsid w:val="00E55BEE"/>
    <w:rsid w:val="00E55F3E"/>
    <w:rsid w:val="00E56E97"/>
    <w:rsid w:val="00E574C2"/>
    <w:rsid w:val="00E57892"/>
    <w:rsid w:val="00E57B0F"/>
    <w:rsid w:val="00E604EB"/>
    <w:rsid w:val="00E60B75"/>
    <w:rsid w:val="00E60D1A"/>
    <w:rsid w:val="00E61AF2"/>
    <w:rsid w:val="00E61F11"/>
    <w:rsid w:val="00E62BC3"/>
    <w:rsid w:val="00E6351B"/>
    <w:rsid w:val="00E6366A"/>
    <w:rsid w:val="00E63758"/>
    <w:rsid w:val="00E63BB3"/>
    <w:rsid w:val="00E643E3"/>
    <w:rsid w:val="00E6507E"/>
    <w:rsid w:val="00E656E2"/>
    <w:rsid w:val="00E6740A"/>
    <w:rsid w:val="00E6758C"/>
    <w:rsid w:val="00E67E0D"/>
    <w:rsid w:val="00E71E7F"/>
    <w:rsid w:val="00E72DAE"/>
    <w:rsid w:val="00E73256"/>
    <w:rsid w:val="00E73316"/>
    <w:rsid w:val="00E7385F"/>
    <w:rsid w:val="00E74406"/>
    <w:rsid w:val="00E75699"/>
    <w:rsid w:val="00E76155"/>
    <w:rsid w:val="00E76FC6"/>
    <w:rsid w:val="00E7792A"/>
    <w:rsid w:val="00E77BF0"/>
    <w:rsid w:val="00E77C1A"/>
    <w:rsid w:val="00E77C7D"/>
    <w:rsid w:val="00E77D54"/>
    <w:rsid w:val="00E800DE"/>
    <w:rsid w:val="00E818E7"/>
    <w:rsid w:val="00E819EA"/>
    <w:rsid w:val="00E81EF5"/>
    <w:rsid w:val="00E83A73"/>
    <w:rsid w:val="00E86297"/>
    <w:rsid w:val="00E8648F"/>
    <w:rsid w:val="00E87A1E"/>
    <w:rsid w:val="00E87B84"/>
    <w:rsid w:val="00E9002F"/>
    <w:rsid w:val="00E90245"/>
    <w:rsid w:val="00E90885"/>
    <w:rsid w:val="00E91B10"/>
    <w:rsid w:val="00E91C49"/>
    <w:rsid w:val="00E91EA5"/>
    <w:rsid w:val="00E92324"/>
    <w:rsid w:val="00E9398C"/>
    <w:rsid w:val="00E93E62"/>
    <w:rsid w:val="00E95801"/>
    <w:rsid w:val="00E96EE1"/>
    <w:rsid w:val="00EA0BE4"/>
    <w:rsid w:val="00EA0F3D"/>
    <w:rsid w:val="00EA1B4E"/>
    <w:rsid w:val="00EA2621"/>
    <w:rsid w:val="00EA2A96"/>
    <w:rsid w:val="00EA2FAE"/>
    <w:rsid w:val="00EA370B"/>
    <w:rsid w:val="00EA3BBF"/>
    <w:rsid w:val="00EA3CB0"/>
    <w:rsid w:val="00EA4DCF"/>
    <w:rsid w:val="00EA5523"/>
    <w:rsid w:val="00EA5F38"/>
    <w:rsid w:val="00EA5F62"/>
    <w:rsid w:val="00EA6A21"/>
    <w:rsid w:val="00EA73EA"/>
    <w:rsid w:val="00EB075F"/>
    <w:rsid w:val="00EB0E25"/>
    <w:rsid w:val="00EB2755"/>
    <w:rsid w:val="00EB29AA"/>
    <w:rsid w:val="00EB2C3E"/>
    <w:rsid w:val="00EB3033"/>
    <w:rsid w:val="00EB361C"/>
    <w:rsid w:val="00EB364E"/>
    <w:rsid w:val="00EB39BF"/>
    <w:rsid w:val="00EB3A87"/>
    <w:rsid w:val="00EB3F27"/>
    <w:rsid w:val="00EB475F"/>
    <w:rsid w:val="00EB522E"/>
    <w:rsid w:val="00EB59CC"/>
    <w:rsid w:val="00EB5A3E"/>
    <w:rsid w:val="00EB69D8"/>
    <w:rsid w:val="00EB6EF0"/>
    <w:rsid w:val="00EB7809"/>
    <w:rsid w:val="00EB7C19"/>
    <w:rsid w:val="00EC00EE"/>
    <w:rsid w:val="00EC01F8"/>
    <w:rsid w:val="00EC02D7"/>
    <w:rsid w:val="00EC1163"/>
    <w:rsid w:val="00EC15B1"/>
    <w:rsid w:val="00EC227A"/>
    <w:rsid w:val="00EC27BE"/>
    <w:rsid w:val="00EC3186"/>
    <w:rsid w:val="00EC45BB"/>
    <w:rsid w:val="00EC5C51"/>
    <w:rsid w:val="00EC5EAB"/>
    <w:rsid w:val="00EC61A5"/>
    <w:rsid w:val="00EC6C42"/>
    <w:rsid w:val="00EC71DA"/>
    <w:rsid w:val="00EC7769"/>
    <w:rsid w:val="00ED0BBE"/>
    <w:rsid w:val="00ED13B6"/>
    <w:rsid w:val="00ED1A17"/>
    <w:rsid w:val="00ED1C4B"/>
    <w:rsid w:val="00ED28C5"/>
    <w:rsid w:val="00ED2C93"/>
    <w:rsid w:val="00ED4300"/>
    <w:rsid w:val="00ED431A"/>
    <w:rsid w:val="00ED46E1"/>
    <w:rsid w:val="00ED5D5D"/>
    <w:rsid w:val="00ED6494"/>
    <w:rsid w:val="00ED7881"/>
    <w:rsid w:val="00ED7BAD"/>
    <w:rsid w:val="00ED7D59"/>
    <w:rsid w:val="00ED7E14"/>
    <w:rsid w:val="00EE0FF2"/>
    <w:rsid w:val="00EE1F2C"/>
    <w:rsid w:val="00EE2DF3"/>
    <w:rsid w:val="00EE3335"/>
    <w:rsid w:val="00EE40B2"/>
    <w:rsid w:val="00EE418B"/>
    <w:rsid w:val="00EE43D4"/>
    <w:rsid w:val="00EE4A7F"/>
    <w:rsid w:val="00EE4FDF"/>
    <w:rsid w:val="00EE5241"/>
    <w:rsid w:val="00EF100D"/>
    <w:rsid w:val="00EF1666"/>
    <w:rsid w:val="00EF2C6D"/>
    <w:rsid w:val="00EF3113"/>
    <w:rsid w:val="00EF3201"/>
    <w:rsid w:val="00EF39A3"/>
    <w:rsid w:val="00EF39B4"/>
    <w:rsid w:val="00EF503E"/>
    <w:rsid w:val="00EF5427"/>
    <w:rsid w:val="00EF5D54"/>
    <w:rsid w:val="00EF6765"/>
    <w:rsid w:val="00EF6EB0"/>
    <w:rsid w:val="00EF79E0"/>
    <w:rsid w:val="00F00516"/>
    <w:rsid w:val="00F013D1"/>
    <w:rsid w:val="00F0257C"/>
    <w:rsid w:val="00F035D7"/>
    <w:rsid w:val="00F0378C"/>
    <w:rsid w:val="00F03840"/>
    <w:rsid w:val="00F03893"/>
    <w:rsid w:val="00F0640F"/>
    <w:rsid w:val="00F073C7"/>
    <w:rsid w:val="00F10DD0"/>
    <w:rsid w:val="00F1143D"/>
    <w:rsid w:val="00F12504"/>
    <w:rsid w:val="00F12C28"/>
    <w:rsid w:val="00F1326E"/>
    <w:rsid w:val="00F134F3"/>
    <w:rsid w:val="00F13C1C"/>
    <w:rsid w:val="00F142B2"/>
    <w:rsid w:val="00F14671"/>
    <w:rsid w:val="00F149AC"/>
    <w:rsid w:val="00F14D9C"/>
    <w:rsid w:val="00F155E4"/>
    <w:rsid w:val="00F15A40"/>
    <w:rsid w:val="00F164A9"/>
    <w:rsid w:val="00F169EE"/>
    <w:rsid w:val="00F17889"/>
    <w:rsid w:val="00F20125"/>
    <w:rsid w:val="00F2023D"/>
    <w:rsid w:val="00F206BC"/>
    <w:rsid w:val="00F20B0F"/>
    <w:rsid w:val="00F21F39"/>
    <w:rsid w:val="00F23126"/>
    <w:rsid w:val="00F234EE"/>
    <w:rsid w:val="00F24F1D"/>
    <w:rsid w:val="00F25C1B"/>
    <w:rsid w:val="00F309E9"/>
    <w:rsid w:val="00F32199"/>
    <w:rsid w:val="00F327D8"/>
    <w:rsid w:val="00F32BAB"/>
    <w:rsid w:val="00F33F4C"/>
    <w:rsid w:val="00F35C85"/>
    <w:rsid w:val="00F35F9F"/>
    <w:rsid w:val="00F3792B"/>
    <w:rsid w:val="00F37C0D"/>
    <w:rsid w:val="00F40543"/>
    <w:rsid w:val="00F4070C"/>
    <w:rsid w:val="00F4288C"/>
    <w:rsid w:val="00F42B53"/>
    <w:rsid w:val="00F444AD"/>
    <w:rsid w:val="00F44687"/>
    <w:rsid w:val="00F45CB7"/>
    <w:rsid w:val="00F466E4"/>
    <w:rsid w:val="00F4685B"/>
    <w:rsid w:val="00F469F9"/>
    <w:rsid w:val="00F4732D"/>
    <w:rsid w:val="00F475DE"/>
    <w:rsid w:val="00F4768D"/>
    <w:rsid w:val="00F5047C"/>
    <w:rsid w:val="00F5066B"/>
    <w:rsid w:val="00F52BAC"/>
    <w:rsid w:val="00F542E5"/>
    <w:rsid w:val="00F560BD"/>
    <w:rsid w:val="00F57064"/>
    <w:rsid w:val="00F57623"/>
    <w:rsid w:val="00F606ED"/>
    <w:rsid w:val="00F635EF"/>
    <w:rsid w:val="00F64345"/>
    <w:rsid w:val="00F65307"/>
    <w:rsid w:val="00F653E5"/>
    <w:rsid w:val="00F653F6"/>
    <w:rsid w:val="00F65680"/>
    <w:rsid w:val="00F657AF"/>
    <w:rsid w:val="00F66519"/>
    <w:rsid w:val="00F67423"/>
    <w:rsid w:val="00F67727"/>
    <w:rsid w:val="00F6775A"/>
    <w:rsid w:val="00F679B2"/>
    <w:rsid w:val="00F67DC5"/>
    <w:rsid w:val="00F70B3A"/>
    <w:rsid w:val="00F720DD"/>
    <w:rsid w:val="00F72128"/>
    <w:rsid w:val="00F722AB"/>
    <w:rsid w:val="00F7285C"/>
    <w:rsid w:val="00F72BB7"/>
    <w:rsid w:val="00F72F8C"/>
    <w:rsid w:val="00F72FA9"/>
    <w:rsid w:val="00F74518"/>
    <w:rsid w:val="00F74DD2"/>
    <w:rsid w:val="00F75297"/>
    <w:rsid w:val="00F75DEB"/>
    <w:rsid w:val="00F762C4"/>
    <w:rsid w:val="00F76831"/>
    <w:rsid w:val="00F77373"/>
    <w:rsid w:val="00F77E7C"/>
    <w:rsid w:val="00F80CDF"/>
    <w:rsid w:val="00F81992"/>
    <w:rsid w:val="00F83330"/>
    <w:rsid w:val="00F839E4"/>
    <w:rsid w:val="00F84806"/>
    <w:rsid w:val="00F84B44"/>
    <w:rsid w:val="00F85236"/>
    <w:rsid w:val="00F853B3"/>
    <w:rsid w:val="00F85EDE"/>
    <w:rsid w:val="00F8799F"/>
    <w:rsid w:val="00F90767"/>
    <w:rsid w:val="00F91093"/>
    <w:rsid w:val="00F94095"/>
    <w:rsid w:val="00F942B4"/>
    <w:rsid w:val="00F957B6"/>
    <w:rsid w:val="00F96A67"/>
    <w:rsid w:val="00F97051"/>
    <w:rsid w:val="00FA0950"/>
    <w:rsid w:val="00FA0AE2"/>
    <w:rsid w:val="00FA0BAB"/>
    <w:rsid w:val="00FA0BC4"/>
    <w:rsid w:val="00FA0D5F"/>
    <w:rsid w:val="00FA0E4F"/>
    <w:rsid w:val="00FA1A69"/>
    <w:rsid w:val="00FA1BC3"/>
    <w:rsid w:val="00FA2402"/>
    <w:rsid w:val="00FA2C52"/>
    <w:rsid w:val="00FA2FCF"/>
    <w:rsid w:val="00FA504B"/>
    <w:rsid w:val="00FA57D3"/>
    <w:rsid w:val="00FA6168"/>
    <w:rsid w:val="00FA71D3"/>
    <w:rsid w:val="00FA7AEA"/>
    <w:rsid w:val="00FA7EAE"/>
    <w:rsid w:val="00FB030B"/>
    <w:rsid w:val="00FB08BE"/>
    <w:rsid w:val="00FB0BD8"/>
    <w:rsid w:val="00FB1D1D"/>
    <w:rsid w:val="00FB1FCD"/>
    <w:rsid w:val="00FB2AF3"/>
    <w:rsid w:val="00FB2BEE"/>
    <w:rsid w:val="00FB3096"/>
    <w:rsid w:val="00FB32E3"/>
    <w:rsid w:val="00FB3CBD"/>
    <w:rsid w:val="00FB4082"/>
    <w:rsid w:val="00FB56CD"/>
    <w:rsid w:val="00FB78C7"/>
    <w:rsid w:val="00FC04E7"/>
    <w:rsid w:val="00FC075F"/>
    <w:rsid w:val="00FC0F26"/>
    <w:rsid w:val="00FC1872"/>
    <w:rsid w:val="00FC1A39"/>
    <w:rsid w:val="00FC30A9"/>
    <w:rsid w:val="00FC3D00"/>
    <w:rsid w:val="00FC3D26"/>
    <w:rsid w:val="00FC5115"/>
    <w:rsid w:val="00FC51A7"/>
    <w:rsid w:val="00FC5B80"/>
    <w:rsid w:val="00FC65DC"/>
    <w:rsid w:val="00FC6933"/>
    <w:rsid w:val="00FC6A21"/>
    <w:rsid w:val="00FC7723"/>
    <w:rsid w:val="00FC78C1"/>
    <w:rsid w:val="00FD1F9B"/>
    <w:rsid w:val="00FD2FD6"/>
    <w:rsid w:val="00FD2FEF"/>
    <w:rsid w:val="00FD30BD"/>
    <w:rsid w:val="00FD34AB"/>
    <w:rsid w:val="00FD41F5"/>
    <w:rsid w:val="00FD4B85"/>
    <w:rsid w:val="00FD5946"/>
    <w:rsid w:val="00FD76B7"/>
    <w:rsid w:val="00FE1B41"/>
    <w:rsid w:val="00FE1B79"/>
    <w:rsid w:val="00FE1FA7"/>
    <w:rsid w:val="00FE2649"/>
    <w:rsid w:val="00FE4911"/>
    <w:rsid w:val="00FE4D84"/>
    <w:rsid w:val="00FE506F"/>
    <w:rsid w:val="00FE51D8"/>
    <w:rsid w:val="00FE6683"/>
    <w:rsid w:val="00FE7170"/>
    <w:rsid w:val="00FE773B"/>
    <w:rsid w:val="00FE7A0F"/>
    <w:rsid w:val="00FF14DD"/>
    <w:rsid w:val="00FF2268"/>
    <w:rsid w:val="00FF292F"/>
    <w:rsid w:val="00FF2DD6"/>
    <w:rsid w:val="00FF2E34"/>
    <w:rsid w:val="00FF2F9F"/>
    <w:rsid w:val="00FF3DE3"/>
    <w:rsid w:val="00FF4C45"/>
    <w:rsid w:val="00FF5534"/>
    <w:rsid w:val="00FF644E"/>
    <w:rsid w:val="00FF6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1D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F61D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 Знак Знак Знак"/>
    <w:basedOn w:val="Normal"/>
    <w:uiPriority w:val="99"/>
    <w:rsid w:val="008F61D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633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3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3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3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737</TotalTime>
  <Pages>2</Pages>
  <Words>417</Words>
  <Characters>2382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47</cp:revision>
  <cp:lastPrinted>2014-02-10T07:29:00Z</cp:lastPrinted>
  <dcterms:created xsi:type="dcterms:W3CDTF">2013-05-06T12:08:00Z</dcterms:created>
  <dcterms:modified xsi:type="dcterms:W3CDTF">2015-06-02T07:14:00Z</dcterms:modified>
</cp:coreProperties>
</file>